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163"/>
        <w:gridCol w:w="10225"/>
      </w:tblGrid>
      <w:tr w:rsidR="00B1106C" w14:paraId="2DC0A9FA" w14:textId="77777777" w:rsidTr="00680CA6">
        <w:trPr>
          <w:trHeight w:val="720"/>
          <w:tblHeader/>
        </w:trPr>
        <w:tc>
          <w:tcPr>
            <w:tcW w:w="15388" w:type="dxa"/>
            <w:gridSpan w:val="2"/>
            <w:shd w:val="clear" w:color="auto" w:fill="D9D9D9" w:themeFill="background1" w:themeFillShade="D9"/>
            <w:vAlign w:val="center"/>
          </w:tcPr>
          <w:p w14:paraId="233034F6" w14:textId="4D2E057C" w:rsidR="00B1106C" w:rsidRPr="00B1106C" w:rsidRDefault="005A433A" w:rsidP="00680CA6">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5092E0A3" w14:textId="4D5B9571" w:rsidR="00680CA6" w:rsidRPr="0085777D" w:rsidRDefault="004C68A7" w:rsidP="00680CA6">
            <w:pPr>
              <w:jc w:val="center"/>
              <w:rPr>
                <w:rFonts w:ascii="Arial" w:hAnsi="Arial" w:cs="Arial"/>
                <w:b/>
                <w:bCs/>
                <w:sz w:val="28"/>
                <w:szCs w:val="28"/>
                <w:lang w:val="en-US"/>
              </w:rPr>
            </w:pPr>
            <w:r w:rsidRPr="004C68A7">
              <w:rPr>
                <w:rFonts w:ascii="Arial" w:hAnsi="Arial" w:cs="Arial"/>
                <w:b/>
                <w:bCs/>
                <w:sz w:val="28"/>
                <w:szCs w:val="28"/>
                <w:lang w:val="en-US"/>
              </w:rPr>
              <w:t>FRAMEWORK FOR UNCLAIMED ASSETS IN SOUTH AFRICA</w:t>
            </w:r>
            <w:r w:rsidR="00680CA6" w:rsidRPr="004C68A7">
              <w:rPr>
                <w:rFonts w:ascii="Arial" w:hAnsi="Arial" w:cs="Arial"/>
                <w:b/>
                <w:bCs/>
                <w:sz w:val="28"/>
                <w:szCs w:val="28"/>
                <w:lang w:val="en-US"/>
              </w:rPr>
              <w:t xml:space="preserve"> DISCUSSION PAPER</w:t>
            </w:r>
          </w:p>
        </w:tc>
      </w:tr>
      <w:tr w:rsidR="005A433A" w14:paraId="39142285" w14:textId="77777777" w:rsidTr="00680CA6">
        <w:trPr>
          <w:trHeight w:val="432"/>
          <w:tblHeader/>
        </w:trPr>
        <w:tc>
          <w:tcPr>
            <w:tcW w:w="15388" w:type="dxa"/>
            <w:gridSpan w:val="2"/>
            <w:shd w:val="clear" w:color="auto" w:fill="000000" w:themeFill="text1"/>
            <w:vAlign w:val="center"/>
          </w:tcPr>
          <w:p w14:paraId="169DA6C9" w14:textId="4D80F068" w:rsidR="005A433A" w:rsidRPr="005A433A" w:rsidRDefault="005A433A" w:rsidP="00680CA6">
            <w:pPr>
              <w:shd w:val="clear" w:color="auto" w:fill="000000" w:themeFill="text1"/>
              <w:jc w:val="center"/>
              <w:rPr>
                <w:rFonts w:ascii="Arial" w:hAnsi="Arial" w:cs="Arial"/>
                <w:noProof/>
                <w:sz w:val="20"/>
                <w:szCs w:val="20"/>
                <w:highlight w:val="yellow"/>
                <w:lang w:eastAsia="en-ZA"/>
              </w:rPr>
            </w:pPr>
            <w:r w:rsidRPr="00347836">
              <w:rPr>
                <w:rFonts w:ascii="Arial" w:hAnsi="Arial" w:cs="Arial"/>
                <w:b/>
                <w:color w:val="FFFFFF" w:themeColor="background1"/>
                <w:sz w:val="24"/>
                <w:szCs w:val="24"/>
              </w:rPr>
              <w:t>SECTION A - DETAILS OF COMMENTATOR</w:t>
            </w:r>
          </w:p>
        </w:tc>
      </w:tr>
      <w:tr w:rsidR="005A433A" w14:paraId="42AE8B8E" w14:textId="77777777" w:rsidTr="00680CA6">
        <w:trPr>
          <w:trHeight w:val="432"/>
        </w:trPr>
        <w:tc>
          <w:tcPr>
            <w:tcW w:w="5163" w:type="dxa"/>
            <w:shd w:val="clear" w:color="auto" w:fill="D9D9D9" w:themeFill="background1" w:themeFillShade="D9"/>
            <w:vAlign w:val="center"/>
          </w:tcPr>
          <w:p w14:paraId="547D1651" w14:textId="435094F1" w:rsidR="005A433A" w:rsidRPr="0072017D" w:rsidRDefault="005A433A" w:rsidP="00680CA6">
            <w:pPr>
              <w:rPr>
                <w:rFonts w:ascii="Arial" w:hAnsi="Arial" w:cs="Arial"/>
                <w:b/>
                <w:color w:val="000000" w:themeColor="text1"/>
              </w:rPr>
            </w:pPr>
            <w:r w:rsidRPr="0072017D">
              <w:rPr>
                <w:rFonts w:ascii="Arial" w:hAnsi="Arial" w:cs="Arial"/>
                <w:b/>
                <w:color w:val="000000" w:themeColor="text1"/>
              </w:rPr>
              <w:t>Name of organisation/individual:</w:t>
            </w:r>
          </w:p>
        </w:tc>
        <w:tc>
          <w:tcPr>
            <w:tcW w:w="10225" w:type="dxa"/>
            <w:vAlign w:val="center"/>
          </w:tcPr>
          <w:p w14:paraId="5DCDFEA3" w14:textId="77777777" w:rsidR="005A433A" w:rsidRPr="005A433A" w:rsidRDefault="005A433A" w:rsidP="00680CA6">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680CA6">
        <w:trPr>
          <w:trHeight w:val="864"/>
        </w:trPr>
        <w:tc>
          <w:tcPr>
            <w:tcW w:w="5163" w:type="dxa"/>
            <w:shd w:val="clear" w:color="auto" w:fill="D9D9D9" w:themeFill="background1" w:themeFillShade="D9"/>
            <w:vAlign w:val="center"/>
          </w:tcPr>
          <w:p w14:paraId="3D2CA658" w14:textId="77777777" w:rsidR="005A433A" w:rsidRPr="0072017D" w:rsidRDefault="005A433A" w:rsidP="00680CA6">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225" w:type="dxa"/>
            <w:vAlign w:val="center"/>
          </w:tcPr>
          <w:p w14:paraId="74F65D0D" w14:textId="77777777" w:rsidR="005A433A" w:rsidRPr="005A433A" w:rsidRDefault="005A433A" w:rsidP="00680CA6">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680CA6">
        <w:trPr>
          <w:trHeight w:val="432"/>
        </w:trPr>
        <w:tc>
          <w:tcPr>
            <w:tcW w:w="5163" w:type="dxa"/>
            <w:shd w:val="clear" w:color="auto" w:fill="D9D9D9" w:themeFill="background1" w:themeFillShade="D9"/>
            <w:vAlign w:val="center"/>
          </w:tcPr>
          <w:p w14:paraId="3FC545BF" w14:textId="77777777" w:rsidR="005A433A" w:rsidRPr="0072017D" w:rsidRDefault="005A433A" w:rsidP="00680CA6">
            <w:pPr>
              <w:rPr>
                <w:rFonts w:ascii="Arial" w:hAnsi="Arial" w:cs="Arial"/>
                <w:b/>
                <w:color w:val="000000" w:themeColor="text1"/>
              </w:rPr>
            </w:pPr>
            <w:r w:rsidRPr="0072017D">
              <w:rPr>
                <w:rFonts w:ascii="Arial" w:hAnsi="Arial" w:cs="Arial"/>
                <w:b/>
                <w:color w:val="000000" w:themeColor="text1"/>
              </w:rPr>
              <w:t>Email address:</w:t>
            </w:r>
          </w:p>
        </w:tc>
        <w:tc>
          <w:tcPr>
            <w:tcW w:w="10225" w:type="dxa"/>
            <w:vAlign w:val="center"/>
          </w:tcPr>
          <w:p w14:paraId="0E1198D7" w14:textId="77777777" w:rsidR="005A433A" w:rsidRPr="005A433A" w:rsidRDefault="005A433A" w:rsidP="00680CA6">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680CA6">
        <w:trPr>
          <w:trHeight w:val="432"/>
        </w:trPr>
        <w:tc>
          <w:tcPr>
            <w:tcW w:w="5163" w:type="dxa"/>
            <w:shd w:val="clear" w:color="auto" w:fill="D9D9D9" w:themeFill="background1" w:themeFillShade="D9"/>
            <w:vAlign w:val="center"/>
          </w:tcPr>
          <w:p w14:paraId="178F8F18" w14:textId="77777777" w:rsidR="005A433A" w:rsidRPr="0072017D" w:rsidRDefault="005A433A" w:rsidP="00680CA6">
            <w:pPr>
              <w:rPr>
                <w:rFonts w:ascii="Arial" w:hAnsi="Arial" w:cs="Arial"/>
                <w:b/>
                <w:color w:val="000000" w:themeColor="text1"/>
              </w:rPr>
            </w:pPr>
            <w:r w:rsidRPr="0072017D">
              <w:rPr>
                <w:rFonts w:ascii="Arial" w:hAnsi="Arial" w:cs="Arial"/>
                <w:b/>
                <w:color w:val="000000" w:themeColor="text1"/>
              </w:rPr>
              <w:t>Contact number:</w:t>
            </w:r>
          </w:p>
        </w:tc>
        <w:tc>
          <w:tcPr>
            <w:tcW w:w="10225" w:type="dxa"/>
            <w:vAlign w:val="center"/>
          </w:tcPr>
          <w:p w14:paraId="79715645" w14:textId="77777777" w:rsidR="005A433A" w:rsidRPr="005A433A" w:rsidRDefault="005A433A" w:rsidP="00680CA6">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680CA6">
        <w:trPr>
          <w:trHeight w:val="5642"/>
        </w:trPr>
        <w:tc>
          <w:tcPr>
            <w:tcW w:w="15388" w:type="dxa"/>
            <w:gridSpan w:val="2"/>
          </w:tcPr>
          <w:p w14:paraId="16BDED15" w14:textId="77777777" w:rsidR="00680CA6" w:rsidRPr="00680CA6" w:rsidRDefault="00680CA6" w:rsidP="00920791">
            <w:pPr>
              <w:pStyle w:val="TableParagraph"/>
              <w:ind w:right="446"/>
              <w:rPr>
                <w:rFonts w:ascii="Arial" w:eastAsia="Times New Roman" w:hAnsi="Arial" w:cs="Arial"/>
                <w:b/>
                <w:sz w:val="24"/>
                <w:szCs w:val="24"/>
              </w:rPr>
            </w:pPr>
          </w:p>
          <w:p w14:paraId="24ADEA2B" w14:textId="62349827" w:rsidR="00920791"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16917B6F" w14:textId="77777777" w:rsidR="00680CA6" w:rsidRPr="00680CA6" w:rsidRDefault="00680CA6" w:rsidP="00920791">
            <w:pPr>
              <w:pStyle w:val="TableParagraph"/>
              <w:ind w:right="446"/>
              <w:rPr>
                <w:rFonts w:ascii="Arial" w:eastAsia="Times New Roman" w:hAnsi="Arial" w:cs="Arial"/>
                <w:b/>
                <w:sz w:val="20"/>
                <w:szCs w:val="20"/>
              </w:rPr>
            </w:pP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Pr="00680CA6" w:rsidRDefault="00920791" w:rsidP="00F06602">
            <w:pPr>
              <w:pStyle w:val="TableParagraph"/>
              <w:rPr>
                <w:rFonts w:ascii="Arial" w:eastAsia="Times New Roman" w:hAnsi="Arial" w:cs="Arial"/>
                <w:bCs/>
                <w:color w:val="FF0000"/>
                <w:sz w:val="24"/>
                <w:szCs w:val="24"/>
              </w:rPr>
            </w:pPr>
          </w:p>
          <w:p w14:paraId="186C7B9C" w14:textId="66391715" w:rsid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37375E97" w14:textId="77777777" w:rsidR="00680CA6" w:rsidRPr="00680CA6" w:rsidRDefault="00680CA6" w:rsidP="00F06602">
            <w:pPr>
              <w:pStyle w:val="TableParagraph"/>
              <w:rPr>
                <w:rFonts w:ascii="Arial" w:eastAsia="Times New Roman" w:hAnsi="Arial" w:cs="Arial"/>
                <w:b/>
                <w:sz w:val="20"/>
                <w:szCs w:val="20"/>
              </w:rPr>
            </w:pPr>
          </w:p>
          <w:p w14:paraId="14CEC5C6" w14:textId="77777777" w:rsidR="00515EDE" w:rsidRPr="00F8077C" w:rsidRDefault="00515EDE" w:rsidP="00F06602">
            <w:pPr>
              <w:pStyle w:val="TableParagraph"/>
              <w:rPr>
                <w:rFonts w:ascii="Arial" w:eastAsia="Times New Roman" w:hAnsi="Arial" w:cs="Arial"/>
              </w:rPr>
            </w:pPr>
            <w:r w:rsidRPr="00F8077C">
              <w:rPr>
                <w:rFonts w:ascii="Arial" w:eastAsia="Times New Roman" w:hAnsi="Arial" w:cs="Arial"/>
              </w:rPr>
              <w:t>Please note the following instructions for filling in the template:</w:t>
            </w:r>
          </w:p>
          <w:p w14:paraId="3D394DE2" w14:textId="013583FE" w:rsidR="00515EDE" w:rsidRPr="00F8077C" w:rsidRDefault="00515EDE" w:rsidP="00F06602">
            <w:pPr>
              <w:pStyle w:val="TableParagraph"/>
              <w:numPr>
                <w:ilvl w:val="0"/>
                <w:numId w:val="5"/>
              </w:numPr>
              <w:rPr>
                <w:rFonts w:ascii="Arial" w:eastAsia="Times New Roman" w:hAnsi="Arial" w:cs="Arial"/>
              </w:rPr>
            </w:pPr>
            <w:r w:rsidRPr="00F8077C">
              <w:rPr>
                <w:rFonts w:ascii="Arial" w:eastAsia="Times New Roman" w:hAnsi="Arial" w:cs="Arial"/>
              </w:rPr>
              <w:t xml:space="preserve">For comments on </w:t>
            </w:r>
            <w:r w:rsidR="004C68A7" w:rsidRPr="00F8077C">
              <w:rPr>
                <w:rFonts w:ascii="Arial" w:eastAsia="Times New Roman" w:hAnsi="Arial" w:cs="Arial"/>
              </w:rPr>
              <w:t xml:space="preserve">the </w:t>
            </w:r>
            <w:r w:rsidR="00680CA6" w:rsidRPr="00F8077C">
              <w:rPr>
                <w:rFonts w:ascii="Arial" w:eastAsia="Times New Roman" w:hAnsi="Arial" w:cs="Arial"/>
              </w:rPr>
              <w:t>R</w:t>
            </w:r>
            <w:r w:rsidR="004C68A7" w:rsidRPr="00F8077C">
              <w:rPr>
                <w:rFonts w:ascii="Arial" w:eastAsia="Times New Roman" w:hAnsi="Arial" w:cs="Arial"/>
              </w:rPr>
              <w:t>ecommendations</w:t>
            </w:r>
            <w:r w:rsidR="004C041F" w:rsidRPr="00F8077C">
              <w:rPr>
                <w:rFonts w:ascii="Arial" w:eastAsia="Times New Roman" w:hAnsi="Arial" w:cs="Arial"/>
              </w:rPr>
              <w:t>,</w:t>
            </w:r>
            <w:r w:rsidRPr="00F8077C">
              <w:rPr>
                <w:rFonts w:ascii="Arial" w:eastAsia="Times New Roman" w:hAnsi="Arial" w:cs="Arial"/>
              </w:rPr>
              <w:t xml:space="preserve"> please </w:t>
            </w:r>
            <w:r w:rsidR="004C041F" w:rsidRPr="00F8077C">
              <w:rPr>
                <w:rFonts w:ascii="Arial" w:eastAsia="Times New Roman" w:hAnsi="Arial" w:cs="Arial"/>
              </w:rPr>
              <w:t xml:space="preserve">use Section B and </w:t>
            </w:r>
            <w:r w:rsidR="00680CA6" w:rsidRPr="00F8077C">
              <w:rPr>
                <w:rFonts w:ascii="Arial" w:eastAsia="Times New Roman" w:hAnsi="Arial" w:cs="Arial"/>
              </w:rPr>
              <w:t>reflect your comments under the specific Recommendation Column and your responses to the Key Questions under each Recommendation.</w:t>
            </w:r>
            <w:r w:rsidR="004C041F" w:rsidRPr="00F8077C">
              <w:rPr>
                <w:rFonts w:ascii="Arial" w:eastAsia="Times New Roman" w:hAnsi="Arial" w:cs="Arial"/>
              </w:rPr>
              <w:t xml:space="preserve"> </w:t>
            </w:r>
          </w:p>
          <w:p w14:paraId="26FCD7D4" w14:textId="77777777" w:rsidR="004C041F" w:rsidRPr="00F8077C" w:rsidRDefault="004C041F" w:rsidP="004C041F">
            <w:pPr>
              <w:pStyle w:val="TableParagraph"/>
              <w:numPr>
                <w:ilvl w:val="0"/>
                <w:numId w:val="5"/>
              </w:numPr>
              <w:rPr>
                <w:rFonts w:ascii="Arial" w:eastAsia="Times New Roman" w:hAnsi="Arial" w:cs="Arial"/>
              </w:rPr>
            </w:pPr>
            <w:r w:rsidRPr="00F8077C">
              <w:rPr>
                <w:rFonts w:ascii="Arial" w:eastAsia="Times New Roman" w:hAnsi="Arial" w:cs="Arial"/>
              </w:rPr>
              <w:t xml:space="preserve">For referencing purposes, please use the numbering as contained in the Discussion Paper. </w:t>
            </w:r>
          </w:p>
          <w:p w14:paraId="3D635CA3" w14:textId="6A5E9FB6" w:rsidR="00515EDE" w:rsidRPr="00F8077C" w:rsidRDefault="00515EDE" w:rsidP="00F06602">
            <w:pPr>
              <w:pStyle w:val="TableParagraph"/>
              <w:numPr>
                <w:ilvl w:val="0"/>
                <w:numId w:val="5"/>
              </w:numPr>
              <w:rPr>
                <w:rFonts w:ascii="Arial" w:eastAsia="Times New Roman" w:hAnsi="Arial" w:cs="Arial"/>
              </w:rPr>
            </w:pPr>
            <w:r w:rsidRPr="00F8077C">
              <w:rPr>
                <w:rFonts w:ascii="Arial" w:eastAsia="Times New Roman" w:hAnsi="Arial" w:cs="Arial"/>
              </w:rPr>
              <w:t xml:space="preserve">For any other general comments, please use Section </w:t>
            </w:r>
            <w:r w:rsidR="006A76D1" w:rsidRPr="00F8077C">
              <w:rPr>
                <w:rFonts w:ascii="Arial" w:eastAsia="Times New Roman" w:hAnsi="Arial" w:cs="Arial"/>
              </w:rPr>
              <w:t>C</w:t>
            </w:r>
            <w:r w:rsidRPr="00F8077C">
              <w:rPr>
                <w:rFonts w:ascii="Arial" w:eastAsia="Times New Roman" w:hAnsi="Arial" w:cs="Arial"/>
              </w:rPr>
              <w:t xml:space="preserve">. </w:t>
            </w:r>
          </w:p>
          <w:p w14:paraId="27E5ACE9" w14:textId="333ADA2D" w:rsidR="00515EDE" w:rsidRPr="00F8077C" w:rsidRDefault="00515EDE" w:rsidP="002842CB">
            <w:pPr>
              <w:pStyle w:val="TableParagraph"/>
              <w:numPr>
                <w:ilvl w:val="0"/>
                <w:numId w:val="5"/>
              </w:numPr>
              <w:rPr>
                <w:rFonts w:ascii="Arial" w:eastAsia="Times New Roman" w:hAnsi="Arial" w:cs="Arial"/>
                <w:b/>
                <w:bCs/>
              </w:rPr>
            </w:pPr>
            <w:r w:rsidRPr="00F8077C">
              <w:rPr>
                <w:rFonts w:ascii="Arial" w:eastAsia="Times New Roman" w:hAnsi="Arial" w:cs="Arial"/>
              </w:rPr>
              <w:t xml:space="preserve">Please send the completed template, in Word Format, to: </w:t>
            </w:r>
            <w:hyperlink r:id="rId9" w:history="1">
              <w:r w:rsidR="0034348A" w:rsidRPr="0034348A">
                <w:rPr>
                  <w:rStyle w:val="Hyperlink"/>
                </w:rPr>
                <w:t>SFD.Consultation@fsca.co.za</w:t>
              </w:r>
            </w:hyperlink>
            <w:r w:rsidR="0063749C" w:rsidRPr="00F8077C">
              <w:rPr>
                <w:rStyle w:val="Hyperlink"/>
                <w:rFonts w:ascii="Arial" w:hAnsi="Arial" w:cs="Arial"/>
                <w:bCs/>
              </w:rPr>
              <w:t xml:space="preserve"> </w:t>
            </w:r>
            <w:hyperlink r:id="rId10" w:history="1"/>
            <w:r w:rsidRPr="00F8077C">
              <w:rPr>
                <w:rFonts w:ascii="Arial" w:eastAsia="Times New Roman" w:hAnsi="Arial" w:cs="Arial"/>
              </w:rPr>
              <w:t xml:space="preserve">on or before </w:t>
            </w:r>
            <w:r w:rsidR="00680CA6" w:rsidRPr="00F8077C">
              <w:rPr>
                <w:rFonts w:ascii="Arial" w:eastAsia="Times New Roman" w:hAnsi="Arial" w:cs="Arial"/>
                <w:b/>
                <w:bCs/>
              </w:rPr>
              <w:t>30 November</w:t>
            </w:r>
            <w:r w:rsidR="0075499A" w:rsidRPr="00F8077C">
              <w:rPr>
                <w:rFonts w:ascii="Arial" w:eastAsia="Times New Roman" w:hAnsi="Arial" w:cs="Arial"/>
                <w:b/>
                <w:bCs/>
              </w:rPr>
              <w:t xml:space="preserve"> 2022</w:t>
            </w:r>
            <w:r w:rsidRPr="00F8077C">
              <w:rPr>
                <w:rFonts w:ascii="Arial" w:eastAsia="Times New Roman" w:hAnsi="Arial" w:cs="Arial"/>
                <w:b/>
                <w:bCs/>
              </w:rPr>
              <w:t>.</w:t>
            </w:r>
          </w:p>
          <w:p w14:paraId="31273C5D" w14:textId="77777777" w:rsidR="00515EDE" w:rsidRPr="00F8077C" w:rsidRDefault="00515EDE" w:rsidP="002842CB">
            <w:pPr>
              <w:pStyle w:val="TableParagraph"/>
              <w:ind w:left="720"/>
              <w:rPr>
                <w:rFonts w:ascii="Arial" w:eastAsia="Times New Roman" w:hAnsi="Arial" w:cs="Arial"/>
              </w:rPr>
            </w:pPr>
          </w:p>
          <w:p w14:paraId="29070FCB" w14:textId="77777777" w:rsidR="00891F3A" w:rsidRDefault="00515EDE" w:rsidP="00F06602">
            <w:pPr>
              <w:rPr>
                <w:rFonts w:ascii="Arial" w:eastAsia="Times New Roman" w:hAnsi="Arial" w:cs="Arial"/>
              </w:rPr>
            </w:pPr>
            <w:r w:rsidRPr="00F8077C">
              <w:rPr>
                <w:rFonts w:ascii="Arial" w:eastAsia="Times New Roman" w:hAnsi="Arial" w:cs="Arial"/>
              </w:rPr>
              <w:t>Please note that</w:t>
            </w:r>
            <w:r w:rsidR="00891F3A">
              <w:rPr>
                <w:rFonts w:ascii="Arial" w:eastAsia="Times New Roman" w:hAnsi="Arial" w:cs="Arial"/>
              </w:rPr>
              <w:t>-</w:t>
            </w:r>
          </w:p>
          <w:p w14:paraId="2089944D" w14:textId="2D33B0B6" w:rsidR="00891F3A" w:rsidRDefault="00891F3A" w:rsidP="001B6050">
            <w:pPr>
              <w:pStyle w:val="ListParagraph"/>
              <w:numPr>
                <w:ilvl w:val="0"/>
                <w:numId w:val="7"/>
              </w:numPr>
              <w:rPr>
                <w:rFonts w:ascii="Arial" w:eastAsia="Times New Roman" w:hAnsi="Arial" w:cs="Arial"/>
              </w:rPr>
            </w:pPr>
            <w:r>
              <w:rPr>
                <w:rFonts w:ascii="Arial" w:eastAsia="Times New Roman" w:hAnsi="Arial" w:cs="Arial"/>
              </w:rPr>
              <w:t>m</w:t>
            </w:r>
            <w:r w:rsidRPr="00891F3A">
              <w:rPr>
                <w:rFonts w:ascii="Arial" w:eastAsia="Times New Roman" w:hAnsi="Arial" w:cs="Arial"/>
              </w:rPr>
              <w:t xml:space="preserve">ore </w:t>
            </w:r>
            <w:r w:rsidR="00880662">
              <w:rPr>
                <w:rFonts w:ascii="Arial" w:eastAsia="Times New Roman" w:hAnsi="Arial" w:cs="Arial"/>
              </w:rPr>
              <w:t>rows</w:t>
            </w:r>
            <w:r w:rsidRPr="00891F3A">
              <w:rPr>
                <w:rFonts w:ascii="Arial" w:eastAsia="Times New Roman" w:hAnsi="Arial" w:cs="Arial"/>
              </w:rPr>
              <w:t xml:space="preserve"> can be added as required.</w:t>
            </w:r>
          </w:p>
          <w:p w14:paraId="49438DD5" w14:textId="330B97DF" w:rsidR="00515EDE" w:rsidRPr="001B6050" w:rsidRDefault="00515EDE" w:rsidP="001B6050">
            <w:pPr>
              <w:pStyle w:val="ListParagraph"/>
              <w:numPr>
                <w:ilvl w:val="0"/>
                <w:numId w:val="7"/>
              </w:numPr>
              <w:rPr>
                <w:rFonts w:ascii="Arial" w:eastAsia="Times New Roman" w:hAnsi="Arial" w:cs="Arial"/>
                <w:sz w:val="24"/>
                <w:szCs w:val="24"/>
              </w:rPr>
            </w:pPr>
            <w:r w:rsidRPr="001B6050">
              <w:rPr>
                <w:rFonts w:ascii="Arial" w:eastAsia="Times New Roman" w:hAnsi="Arial" w:cs="Arial"/>
              </w:rPr>
              <w:t>no PDF or scanned documents or any late submissions will be accepted</w:t>
            </w:r>
            <w:r w:rsidRPr="001B6050" w:rsidDel="00261DCE">
              <w:rPr>
                <w:rFonts w:ascii="Arial" w:eastAsia="Times New Roman" w:hAnsi="Arial" w:cs="Arial"/>
              </w:rPr>
              <w:t xml:space="preserve"> </w:t>
            </w:r>
            <w:r w:rsidRPr="001B6050">
              <w:rPr>
                <w:rFonts w:ascii="Arial" w:eastAsia="Times New Roman" w:hAnsi="Arial" w:cs="Arial"/>
              </w:rPr>
              <w:t>unless agreed to in writing by the Authority</w:t>
            </w:r>
            <w:r w:rsidR="007134BD" w:rsidRPr="001B6050">
              <w:rPr>
                <w:rFonts w:ascii="Arial" w:eastAsia="Times New Roman" w:hAnsi="Arial" w:cs="Arial"/>
              </w:rPr>
              <w:t>.</w:t>
            </w:r>
          </w:p>
        </w:tc>
      </w:tr>
    </w:tbl>
    <w:p w14:paraId="372122DF" w14:textId="77777777" w:rsidR="00A97FB2" w:rsidRDefault="00A97FB2" w:rsidP="00302D03">
      <w:pPr>
        <w:rPr>
          <w:noProof/>
          <w:lang w:eastAsia="en-ZA"/>
        </w:rPr>
      </w:pPr>
    </w:p>
    <w:tbl>
      <w:tblPr>
        <w:tblStyle w:val="TableGrid"/>
        <w:tblW w:w="26365" w:type="dxa"/>
        <w:tblLook w:val="04A0" w:firstRow="1" w:lastRow="0" w:firstColumn="1" w:lastColumn="0" w:noHBand="0" w:noVBand="1"/>
      </w:tblPr>
      <w:tblGrid>
        <w:gridCol w:w="950"/>
        <w:gridCol w:w="2465"/>
        <w:gridCol w:w="11970"/>
        <w:gridCol w:w="10980"/>
      </w:tblGrid>
      <w:tr w:rsidR="00FA1EC1" w14:paraId="78B094F4" w14:textId="77777777" w:rsidTr="00574466">
        <w:trPr>
          <w:gridAfter w:val="1"/>
          <w:wAfter w:w="10980" w:type="dxa"/>
          <w:tblHeader/>
        </w:trPr>
        <w:tc>
          <w:tcPr>
            <w:tcW w:w="15385"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621B07B" w14:textId="483AF727" w:rsidR="00FA1EC1" w:rsidRPr="004C041F" w:rsidRDefault="00FA1EC1" w:rsidP="00277FD0">
            <w:pPr>
              <w:shd w:val="clear" w:color="auto" w:fill="000000" w:themeFill="text1"/>
              <w:jc w:val="center"/>
              <w:rPr>
                <w:rFonts w:ascii="Arial" w:hAnsi="Arial" w:cs="Arial"/>
                <w:b/>
                <w:color w:val="FFFFFF" w:themeColor="background1"/>
                <w:sz w:val="24"/>
                <w:szCs w:val="24"/>
              </w:rPr>
            </w:pPr>
            <w:r w:rsidRPr="004C041F">
              <w:rPr>
                <w:rFonts w:ascii="Arial" w:hAnsi="Arial" w:cs="Arial"/>
                <w:b/>
                <w:color w:val="FFFFFF" w:themeColor="background1"/>
                <w:sz w:val="24"/>
                <w:szCs w:val="24"/>
              </w:rPr>
              <w:t xml:space="preserve">SECTION B - </w:t>
            </w:r>
            <w:r w:rsidR="009011F8">
              <w:rPr>
                <w:rFonts w:ascii="Arial" w:hAnsi="Arial" w:cs="Arial"/>
                <w:b/>
                <w:color w:val="FFFFFF" w:themeColor="background1"/>
                <w:sz w:val="24"/>
                <w:szCs w:val="24"/>
              </w:rPr>
              <w:t>RESPONSES TO THE KEY QUESTIONS AND COMMENTS ON THE RECOMMENDATIONS</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9011F8">
        <w:trPr>
          <w:gridAfter w:val="1"/>
          <w:wAfter w:w="10980" w:type="dxa"/>
        </w:trPr>
        <w:tc>
          <w:tcPr>
            <w:tcW w:w="950" w:type="dxa"/>
            <w:shd w:val="clear" w:color="auto" w:fill="EEECE1" w:themeFill="background2"/>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633A5701" w14:textId="058E9386" w:rsidR="00FA1EC1" w:rsidRPr="00F73895" w:rsidRDefault="004C041F" w:rsidP="00704480">
            <w:pPr>
              <w:rPr>
                <w:rFonts w:ascii="Arial" w:hAnsi="Arial" w:cs="Arial"/>
                <w:b/>
                <w:color w:val="000000" w:themeColor="text1"/>
              </w:rPr>
            </w:pPr>
            <w:r w:rsidRPr="00574466">
              <w:rPr>
                <w:rFonts w:ascii="Arial" w:hAnsi="Arial" w:cs="Arial"/>
                <w:b/>
                <w:color w:val="C00000"/>
              </w:rPr>
              <w:t>Recommendation 1 - Key questions</w:t>
            </w:r>
          </w:p>
        </w:tc>
        <w:tc>
          <w:tcPr>
            <w:tcW w:w="11970" w:type="dxa"/>
            <w:shd w:val="clear" w:color="auto" w:fill="EEECE1" w:themeFill="background2"/>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9011F8">
        <w:trPr>
          <w:gridAfter w:val="1"/>
          <w:wAfter w:w="10980" w:type="dxa"/>
        </w:trPr>
        <w:tc>
          <w:tcPr>
            <w:tcW w:w="950"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7DCA52AC" w14:textId="6193344F" w:rsidR="00FA1EC1" w:rsidRPr="004C041F" w:rsidRDefault="004C041F" w:rsidP="00704480">
            <w:pPr>
              <w:rPr>
                <w:rFonts w:ascii="Arial" w:hAnsi="Arial" w:cs="Arial"/>
                <w:noProof/>
                <w:sz w:val="20"/>
                <w:szCs w:val="20"/>
                <w:lang w:eastAsia="en-ZA"/>
              </w:rPr>
            </w:pPr>
            <w:r w:rsidRPr="004C041F">
              <w:rPr>
                <w:rFonts w:ascii="Arial" w:hAnsi="Arial" w:cs="Arial"/>
                <w:noProof/>
                <w:sz w:val="20"/>
                <w:szCs w:val="20"/>
                <w:lang w:eastAsia="en-ZA"/>
              </w:rPr>
              <w:t>Key Question 1</w:t>
            </w:r>
          </w:p>
        </w:tc>
        <w:tc>
          <w:tcPr>
            <w:tcW w:w="11970"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9011F8">
        <w:trPr>
          <w:gridAfter w:val="1"/>
          <w:wAfter w:w="10980" w:type="dxa"/>
        </w:trPr>
        <w:tc>
          <w:tcPr>
            <w:tcW w:w="950"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6FC1DB89" w14:textId="12F4F8FB" w:rsidR="00FA1EC1" w:rsidRPr="004C041F" w:rsidRDefault="004C041F" w:rsidP="00704480">
            <w:pPr>
              <w:rPr>
                <w:rFonts w:ascii="Arial" w:hAnsi="Arial" w:cs="Arial"/>
                <w:noProof/>
                <w:sz w:val="20"/>
                <w:szCs w:val="20"/>
                <w:lang w:eastAsia="en-ZA"/>
              </w:rPr>
            </w:pPr>
            <w:r w:rsidRPr="004C041F">
              <w:t>Key Question 2</w:t>
            </w:r>
          </w:p>
        </w:tc>
        <w:tc>
          <w:tcPr>
            <w:tcW w:w="11970" w:type="dxa"/>
          </w:tcPr>
          <w:p w14:paraId="7B100BA8" w14:textId="1CDE3070" w:rsidR="00FA1EC1" w:rsidRPr="00F73895" w:rsidRDefault="00FA1EC1" w:rsidP="00704480">
            <w:pPr>
              <w:rPr>
                <w:rFonts w:ascii="Arial" w:hAnsi="Arial" w:cs="Arial"/>
                <w:noProof/>
                <w:sz w:val="20"/>
                <w:szCs w:val="20"/>
                <w:highlight w:val="yellow"/>
                <w:lang w:eastAsia="en-ZA"/>
              </w:rPr>
            </w:pPr>
          </w:p>
        </w:tc>
      </w:tr>
      <w:tr w:rsidR="00FA1EC1" w:rsidRPr="005A433A" w14:paraId="4158EEEE" w14:textId="77777777" w:rsidTr="009011F8">
        <w:trPr>
          <w:gridAfter w:val="1"/>
          <w:wAfter w:w="10980" w:type="dxa"/>
        </w:trPr>
        <w:tc>
          <w:tcPr>
            <w:tcW w:w="950"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78AAC7B7" w14:textId="09937B76" w:rsidR="00FA1EC1" w:rsidRPr="004C041F" w:rsidRDefault="004C041F" w:rsidP="00704480">
            <w:r w:rsidRPr="004C041F">
              <w:t>Key Question 3</w:t>
            </w:r>
          </w:p>
        </w:tc>
        <w:tc>
          <w:tcPr>
            <w:tcW w:w="11970" w:type="dxa"/>
          </w:tcPr>
          <w:p w14:paraId="4ABCA028" w14:textId="77777777" w:rsidR="00FA1EC1" w:rsidRPr="005A433A" w:rsidRDefault="00FA1EC1" w:rsidP="00704480">
            <w:pPr>
              <w:rPr>
                <w:highlight w:val="yellow"/>
              </w:rPr>
            </w:pPr>
          </w:p>
        </w:tc>
      </w:tr>
      <w:tr w:rsidR="00FA1EC1" w:rsidRPr="005A433A" w14:paraId="261B4CC4" w14:textId="77777777" w:rsidTr="009011F8">
        <w:trPr>
          <w:gridAfter w:val="1"/>
          <w:wAfter w:w="10980" w:type="dxa"/>
        </w:trPr>
        <w:tc>
          <w:tcPr>
            <w:tcW w:w="950"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3746943E" w14:textId="6CA59232" w:rsidR="00FA1EC1" w:rsidRPr="004C041F" w:rsidRDefault="004C041F" w:rsidP="00704480">
            <w:r w:rsidRPr="004C041F">
              <w:t>Key Question 4</w:t>
            </w:r>
          </w:p>
        </w:tc>
        <w:tc>
          <w:tcPr>
            <w:tcW w:w="11970" w:type="dxa"/>
          </w:tcPr>
          <w:p w14:paraId="29B1D3E9" w14:textId="77777777" w:rsidR="00FA1EC1" w:rsidRPr="005A433A" w:rsidRDefault="00FA1EC1" w:rsidP="00704480">
            <w:pPr>
              <w:rPr>
                <w:highlight w:val="yellow"/>
              </w:rPr>
            </w:pPr>
          </w:p>
        </w:tc>
      </w:tr>
      <w:tr w:rsidR="00FA1EC1" w:rsidRPr="005A433A" w14:paraId="74DD1404" w14:textId="77777777" w:rsidTr="009011F8">
        <w:trPr>
          <w:gridAfter w:val="1"/>
          <w:wAfter w:w="10980" w:type="dxa"/>
        </w:trPr>
        <w:tc>
          <w:tcPr>
            <w:tcW w:w="950"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0074E611" w14:textId="712DE2C8" w:rsidR="00FA1EC1" w:rsidRPr="004C041F" w:rsidRDefault="004C041F" w:rsidP="00704480">
            <w:r w:rsidRPr="004C041F">
              <w:t>Key Question 5</w:t>
            </w:r>
          </w:p>
        </w:tc>
        <w:tc>
          <w:tcPr>
            <w:tcW w:w="11970" w:type="dxa"/>
          </w:tcPr>
          <w:p w14:paraId="1FAAC1E4" w14:textId="77777777" w:rsidR="00FA1EC1" w:rsidRPr="005A433A" w:rsidRDefault="00FA1EC1" w:rsidP="00704480">
            <w:pPr>
              <w:rPr>
                <w:highlight w:val="yellow"/>
              </w:rPr>
            </w:pPr>
          </w:p>
        </w:tc>
      </w:tr>
      <w:tr w:rsidR="00FA1EC1" w:rsidRPr="005A433A" w14:paraId="1EBEA4E1" w14:textId="77777777" w:rsidTr="009011F8">
        <w:trPr>
          <w:gridAfter w:val="1"/>
          <w:wAfter w:w="10980" w:type="dxa"/>
        </w:trPr>
        <w:tc>
          <w:tcPr>
            <w:tcW w:w="950"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55E0CD56" w14:textId="78C0DF87" w:rsidR="00FA1EC1" w:rsidRPr="004C041F" w:rsidRDefault="004C041F" w:rsidP="00704480">
            <w:r w:rsidRPr="004C041F">
              <w:t>Key Question 6</w:t>
            </w:r>
          </w:p>
        </w:tc>
        <w:tc>
          <w:tcPr>
            <w:tcW w:w="11970" w:type="dxa"/>
          </w:tcPr>
          <w:p w14:paraId="2C323F99" w14:textId="77777777" w:rsidR="00FA1EC1" w:rsidRPr="005A433A" w:rsidRDefault="00FA1EC1" w:rsidP="00704480">
            <w:pPr>
              <w:rPr>
                <w:highlight w:val="yellow"/>
              </w:rPr>
            </w:pPr>
          </w:p>
        </w:tc>
      </w:tr>
      <w:tr w:rsidR="00FA1EC1" w:rsidRPr="005A433A" w14:paraId="2990A391" w14:textId="77777777" w:rsidTr="009011F8">
        <w:trPr>
          <w:gridAfter w:val="1"/>
          <w:wAfter w:w="10980" w:type="dxa"/>
        </w:trPr>
        <w:tc>
          <w:tcPr>
            <w:tcW w:w="950"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1F937BC4" w14:textId="148FCC1F" w:rsidR="00FA1EC1" w:rsidRPr="004C041F" w:rsidRDefault="004C041F" w:rsidP="00704480">
            <w:r w:rsidRPr="004C041F">
              <w:t>Key Question 7</w:t>
            </w:r>
          </w:p>
        </w:tc>
        <w:tc>
          <w:tcPr>
            <w:tcW w:w="11970" w:type="dxa"/>
          </w:tcPr>
          <w:p w14:paraId="77FFC0B4" w14:textId="77777777" w:rsidR="00FA1EC1" w:rsidRPr="005A433A" w:rsidRDefault="00FA1EC1" w:rsidP="00704480">
            <w:pPr>
              <w:rPr>
                <w:highlight w:val="yellow"/>
              </w:rPr>
            </w:pPr>
          </w:p>
        </w:tc>
      </w:tr>
      <w:tr w:rsidR="00FA1EC1" w:rsidRPr="005A433A" w14:paraId="6FBCF582" w14:textId="77777777" w:rsidTr="009011F8">
        <w:trPr>
          <w:gridAfter w:val="1"/>
          <w:wAfter w:w="10980" w:type="dxa"/>
        </w:trPr>
        <w:tc>
          <w:tcPr>
            <w:tcW w:w="950"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shd w:val="clear" w:color="auto" w:fill="auto"/>
          </w:tcPr>
          <w:p w14:paraId="1D08C13C" w14:textId="11D6547A" w:rsidR="00FA1EC1" w:rsidRPr="004C041F" w:rsidRDefault="004C041F" w:rsidP="00704480">
            <w:r w:rsidRPr="004C041F">
              <w:t>Key Question 8</w:t>
            </w:r>
          </w:p>
        </w:tc>
        <w:tc>
          <w:tcPr>
            <w:tcW w:w="11970" w:type="dxa"/>
          </w:tcPr>
          <w:p w14:paraId="73E9E9D8" w14:textId="77777777" w:rsidR="00FA1EC1" w:rsidRPr="005A433A" w:rsidRDefault="00FA1EC1" w:rsidP="00704480">
            <w:pPr>
              <w:rPr>
                <w:highlight w:val="yellow"/>
              </w:rPr>
            </w:pPr>
          </w:p>
        </w:tc>
      </w:tr>
      <w:tr w:rsidR="00FA1EC1" w:rsidRPr="005A433A" w14:paraId="61BE8BAD" w14:textId="77777777" w:rsidTr="009011F8">
        <w:trPr>
          <w:gridAfter w:val="1"/>
          <w:wAfter w:w="10980" w:type="dxa"/>
        </w:trPr>
        <w:tc>
          <w:tcPr>
            <w:tcW w:w="950" w:type="dxa"/>
            <w:shd w:val="clear" w:color="auto" w:fill="FFFFFF" w:themeFill="background1"/>
          </w:tcPr>
          <w:p w14:paraId="3F2367C0" w14:textId="77777777" w:rsidR="00FA1EC1" w:rsidRPr="00F73895" w:rsidRDefault="00FA1EC1" w:rsidP="004C041F">
            <w:pPr>
              <w:pStyle w:val="ListParagraph"/>
              <w:ind w:left="360"/>
              <w:jc w:val="both"/>
              <w:rPr>
                <w:rFonts w:ascii="Arial" w:hAnsi="Arial" w:cs="Arial"/>
                <w:color w:val="000000" w:themeColor="text1"/>
              </w:rPr>
            </w:pPr>
          </w:p>
        </w:tc>
        <w:tc>
          <w:tcPr>
            <w:tcW w:w="2465" w:type="dxa"/>
          </w:tcPr>
          <w:p w14:paraId="4C4FFD67" w14:textId="2E9DA774" w:rsidR="00FA1EC1" w:rsidRPr="005A433A" w:rsidRDefault="00FA1EC1" w:rsidP="00704480">
            <w:pPr>
              <w:rPr>
                <w:highlight w:val="yellow"/>
              </w:rPr>
            </w:pPr>
          </w:p>
        </w:tc>
        <w:tc>
          <w:tcPr>
            <w:tcW w:w="11970" w:type="dxa"/>
          </w:tcPr>
          <w:p w14:paraId="33B92B4A" w14:textId="77777777" w:rsidR="00FA1EC1" w:rsidRPr="005A433A" w:rsidRDefault="00FA1EC1" w:rsidP="00704480">
            <w:pPr>
              <w:rPr>
                <w:highlight w:val="yellow"/>
              </w:rPr>
            </w:pPr>
          </w:p>
        </w:tc>
      </w:tr>
      <w:tr w:rsidR="004B003B" w:rsidRPr="005A433A" w14:paraId="5E6DA5CE" w14:textId="77777777" w:rsidTr="009011F8">
        <w:trPr>
          <w:gridAfter w:val="1"/>
          <w:wAfter w:w="10980" w:type="dxa"/>
        </w:trPr>
        <w:tc>
          <w:tcPr>
            <w:tcW w:w="950" w:type="dxa"/>
            <w:shd w:val="clear" w:color="auto" w:fill="EEECE1" w:themeFill="background2"/>
          </w:tcPr>
          <w:p w14:paraId="660144DC" w14:textId="1F092735" w:rsidR="004B003B" w:rsidRPr="00F73895" w:rsidRDefault="004B003B" w:rsidP="004B003B">
            <w:pPr>
              <w:pStyle w:val="ListParagraph"/>
              <w:ind w:left="360" w:hanging="30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59BBA408" w14:textId="1F2CAE54" w:rsidR="004B003B" w:rsidRPr="00574466" w:rsidRDefault="004B003B" w:rsidP="004B003B">
            <w:pPr>
              <w:rPr>
                <w:rFonts w:ascii="Arial" w:hAnsi="Arial" w:cs="Arial"/>
                <w:b/>
                <w:bCs/>
                <w:color w:val="365F91" w:themeColor="accent1" w:themeShade="BF"/>
              </w:rPr>
            </w:pPr>
            <w:r w:rsidRPr="00574466">
              <w:rPr>
                <w:rFonts w:ascii="Arial" w:hAnsi="Arial" w:cs="Arial"/>
                <w:b/>
                <w:bCs/>
                <w:color w:val="365F91" w:themeColor="accent1" w:themeShade="BF"/>
              </w:rPr>
              <w:t>Recommendation 1 – General Comments</w:t>
            </w:r>
          </w:p>
        </w:tc>
        <w:tc>
          <w:tcPr>
            <w:tcW w:w="11970" w:type="dxa"/>
            <w:shd w:val="clear" w:color="auto" w:fill="EEECE1" w:themeFill="background2"/>
          </w:tcPr>
          <w:p w14:paraId="0E90A744" w14:textId="409184B7" w:rsidR="004B003B" w:rsidRPr="005A433A" w:rsidRDefault="004B003B" w:rsidP="004B003B">
            <w:pPr>
              <w:rPr>
                <w:highlight w:val="yellow"/>
              </w:rPr>
            </w:pPr>
            <w:r w:rsidRPr="00F73895">
              <w:rPr>
                <w:rFonts w:ascii="Arial" w:hAnsi="Arial" w:cs="Arial"/>
                <w:b/>
                <w:color w:val="000000" w:themeColor="text1"/>
              </w:rPr>
              <w:t>Issue/Comment/Recommendation</w:t>
            </w:r>
          </w:p>
        </w:tc>
      </w:tr>
      <w:tr w:rsidR="00FA1EC1" w:rsidRPr="005A433A" w14:paraId="6ADFC6B0" w14:textId="77777777" w:rsidTr="009011F8">
        <w:trPr>
          <w:gridAfter w:val="1"/>
          <w:wAfter w:w="10980" w:type="dxa"/>
        </w:trPr>
        <w:tc>
          <w:tcPr>
            <w:tcW w:w="950"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tcPr>
          <w:p w14:paraId="2CF1D8F9" w14:textId="77777777" w:rsidR="00FA1EC1" w:rsidRPr="005A433A" w:rsidRDefault="00FA1EC1" w:rsidP="00704480">
            <w:pPr>
              <w:rPr>
                <w:highlight w:val="yellow"/>
              </w:rPr>
            </w:pPr>
          </w:p>
        </w:tc>
        <w:tc>
          <w:tcPr>
            <w:tcW w:w="11970" w:type="dxa"/>
          </w:tcPr>
          <w:p w14:paraId="551D94BC" w14:textId="1BD4DE14" w:rsidR="00FA1EC1" w:rsidRPr="005A433A" w:rsidRDefault="004C041F" w:rsidP="00704480">
            <w:pPr>
              <w:rPr>
                <w:highlight w:val="yellow"/>
              </w:rPr>
            </w:pPr>
            <w:r w:rsidRPr="00F73895">
              <w:rPr>
                <w:rFonts w:ascii="Arial" w:hAnsi="Arial" w:cs="Arial"/>
                <w:noProof/>
                <w:sz w:val="20"/>
                <w:szCs w:val="20"/>
                <w:highlight w:val="yellow"/>
                <w:lang w:eastAsia="en-ZA"/>
              </w:rPr>
              <w:t>(please add more rows if required )</w:t>
            </w:r>
          </w:p>
        </w:tc>
      </w:tr>
      <w:tr w:rsidR="00FA1EC1" w:rsidRPr="005A433A" w14:paraId="5855B74C" w14:textId="77777777" w:rsidTr="009011F8">
        <w:trPr>
          <w:gridAfter w:val="1"/>
          <w:wAfter w:w="10980" w:type="dxa"/>
        </w:trPr>
        <w:tc>
          <w:tcPr>
            <w:tcW w:w="950"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tcPr>
          <w:p w14:paraId="263C1263" w14:textId="7897F5E2" w:rsidR="00FA1EC1" w:rsidRPr="005A433A" w:rsidRDefault="00FA1EC1" w:rsidP="00704480">
            <w:pPr>
              <w:rPr>
                <w:highlight w:val="yellow"/>
              </w:rPr>
            </w:pPr>
          </w:p>
        </w:tc>
        <w:tc>
          <w:tcPr>
            <w:tcW w:w="11970" w:type="dxa"/>
          </w:tcPr>
          <w:p w14:paraId="699A1CF4" w14:textId="77777777" w:rsidR="00FA1EC1" w:rsidRPr="005A433A" w:rsidRDefault="00FA1EC1" w:rsidP="00704480">
            <w:pPr>
              <w:rPr>
                <w:highlight w:val="yellow"/>
              </w:rPr>
            </w:pPr>
          </w:p>
        </w:tc>
      </w:tr>
      <w:tr w:rsidR="00FA1EC1" w:rsidRPr="005A433A" w14:paraId="19D3019C" w14:textId="77777777" w:rsidTr="009011F8">
        <w:trPr>
          <w:gridAfter w:val="1"/>
          <w:wAfter w:w="10980" w:type="dxa"/>
        </w:trPr>
        <w:tc>
          <w:tcPr>
            <w:tcW w:w="950"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tcPr>
          <w:p w14:paraId="3A5EAE8F" w14:textId="77777777" w:rsidR="00FA1EC1" w:rsidRPr="005A433A" w:rsidRDefault="00FA1EC1" w:rsidP="00704480">
            <w:pPr>
              <w:rPr>
                <w:highlight w:val="yellow"/>
              </w:rPr>
            </w:pPr>
          </w:p>
        </w:tc>
        <w:tc>
          <w:tcPr>
            <w:tcW w:w="11970" w:type="dxa"/>
          </w:tcPr>
          <w:p w14:paraId="5D5B7CE3" w14:textId="77777777" w:rsidR="00FA1EC1" w:rsidRPr="005A433A" w:rsidRDefault="00FA1EC1" w:rsidP="00704480">
            <w:pPr>
              <w:rPr>
                <w:highlight w:val="yellow"/>
              </w:rPr>
            </w:pPr>
          </w:p>
        </w:tc>
      </w:tr>
      <w:tr w:rsidR="00FA1EC1" w:rsidRPr="005A433A" w14:paraId="5FF09E22" w14:textId="77777777" w:rsidTr="009011F8">
        <w:trPr>
          <w:gridAfter w:val="1"/>
          <w:wAfter w:w="10980" w:type="dxa"/>
        </w:trPr>
        <w:tc>
          <w:tcPr>
            <w:tcW w:w="950"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tcPr>
          <w:p w14:paraId="2126BE1D" w14:textId="77777777" w:rsidR="00FA1EC1" w:rsidRPr="005A433A" w:rsidRDefault="00FA1EC1" w:rsidP="00704480">
            <w:pPr>
              <w:rPr>
                <w:highlight w:val="yellow"/>
              </w:rPr>
            </w:pPr>
          </w:p>
        </w:tc>
        <w:tc>
          <w:tcPr>
            <w:tcW w:w="11970" w:type="dxa"/>
          </w:tcPr>
          <w:p w14:paraId="66582E2F" w14:textId="77777777" w:rsidR="00FA1EC1" w:rsidRPr="005A433A" w:rsidRDefault="00FA1EC1" w:rsidP="00704480">
            <w:pPr>
              <w:rPr>
                <w:highlight w:val="yellow"/>
              </w:rPr>
            </w:pPr>
          </w:p>
        </w:tc>
      </w:tr>
      <w:tr w:rsidR="00FA1EC1" w:rsidRPr="005A433A" w14:paraId="215B1AAE" w14:textId="77777777" w:rsidTr="009011F8">
        <w:trPr>
          <w:gridAfter w:val="1"/>
          <w:wAfter w:w="10980" w:type="dxa"/>
        </w:trPr>
        <w:tc>
          <w:tcPr>
            <w:tcW w:w="950"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tcPr>
          <w:p w14:paraId="7886B9E5" w14:textId="2A6C373C" w:rsidR="00FA1EC1" w:rsidRPr="005A433A" w:rsidRDefault="00FA1EC1" w:rsidP="00704480">
            <w:pPr>
              <w:rPr>
                <w:highlight w:val="yellow"/>
              </w:rPr>
            </w:pPr>
          </w:p>
        </w:tc>
        <w:tc>
          <w:tcPr>
            <w:tcW w:w="11970" w:type="dxa"/>
          </w:tcPr>
          <w:p w14:paraId="63968AE3" w14:textId="77777777" w:rsidR="00FA1EC1" w:rsidRPr="005A433A" w:rsidRDefault="00FA1EC1" w:rsidP="00704480">
            <w:pPr>
              <w:rPr>
                <w:highlight w:val="yellow"/>
              </w:rPr>
            </w:pPr>
          </w:p>
        </w:tc>
      </w:tr>
      <w:tr w:rsidR="00FA1EC1" w:rsidRPr="005A433A" w14:paraId="16A71244" w14:textId="77777777" w:rsidTr="009011F8">
        <w:trPr>
          <w:gridAfter w:val="1"/>
          <w:wAfter w:w="10980" w:type="dxa"/>
        </w:trPr>
        <w:tc>
          <w:tcPr>
            <w:tcW w:w="950"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2465" w:type="dxa"/>
          </w:tcPr>
          <w:p w14:paraId="1684F9A2" w14:textId="77777777" w:rsidR="00FA1EC1" w:rsidRPr="005A433A" w:rsidRDefault="00FA1EC1" w:rsidP="00704480">
            <w:pPr>
              <w:rPr>
                <w:highlight w:val="yellow"/>
              </w:rPr>
            </w:pPr>
          </w:p>
        </w:tc>
        <w:tc>
          <w:tcPr>
            <w:tcW w:w="11970" w:type="dxa"/>
          </w:tcPr>
          <w:p w14:paraId="06697480" w14:textId="77777777" w:rsidR="00FA1EC1" w:rsidRPr="005A433A" w:rsidRDefault="00FA1EC1" w:rsidP="00704480">
            <w:pPr>
              <w:rPr>
                <w:highlight w:val="yellow"/>
              </w:rPr>
            </w:pPr>
          </w:p>
        </w:tc>
      </w:tr>
      <w:tr w:rsidR="004B003B" w:rsidRPr="005A433A" w14:paraId="3D61BE51" w14:textId="77777777" w:rsidTr="009011F8">
        <w:trPr>
          <w:gridAfter w:val="1"/>
          <w:wAfter w:w="10980" w:type="dxa"/>
        </w:trPr>
        <w:tc>
          <w:tcPr>
            <w:tcW w:w="950" w:type="dxa"/>
            <w:shd w:val="clear" w:color="auto" w:fill="EEECE1" w:themeFill="background2"/>
          </w:tcPr>
          <w:p w14:paraId="22748449" w14:textId="7AFC7B7F" w:rsidR="004B003B" w:rsidRPr="00F73895" w:rsidRDefault="004B003B" w:rsidP="00CA6534">
            <w:pPr>
              <w:pStyle w:val="ListParagraph"/>
              <w:ind w:left="360" w:hanging="295"/>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6B03A63B" w14:textId="7E0DC5DB" w:rsidR="004B003B" w:rsidRPr="005A433A" w:rsidRDefault="004B003B" w:rsidP="004B003B">
            <w:pPr>
              <w:rPr>
                <w:highlight w:val="yellow"/>
              </w:rPr>
            </w:pPr>
            <w:r w:rsidRPr="00574466">
              <w:rPr>
                <w:rFonts w:ascii="Arial" w:hAnsi="Arial" w:cs="Arial"/>
                <w:b/>
                <w:color w:val="C00000"/>
              </w:rPr>
              <w:t>Recommendation 2 - Key questions</w:t>
            </w:r>
          </w:p>
        </w:tc>
        <w:tc>
          <w:tcPr>
            <w:tcW w:w="11970" w:type="dxa"/>
            <w:shd w:val="clear" w:color="auto" w:fill="EEECE1" w:themeFill="background2"/>
          </w:tcPr>
          <w:p w14:paraId="060D0ABE" w14:textId="6FF31937" w:rsidR="004B003B" w:rsidRPr="005A433A" w:rsidRDefault="004B003B" w:rsidP="004B003B">
            <w:pPr>
              <w:rPr>
                <w:highlight w:val="yellow"/>
              </w:rPr>
            </w:pPr>
            <w:r w:rsidRPr="00F73895">
              <w:rPr>
                <w:rFonts w:ascii="Arial" w:hAnsi="Arial" w:cs="Arial"/>
                <w:b/>
                <w:color w:val="000000" w:themeColor="text1"/>
              </w:rPr>
              <w:t xml:space="preserve">Issue/Comment/Recommendation </w:t>
            </w:r>
          </w:p>
        </w:tc>
      </w:tr>
      <w:tr w:rsidR="004B003B" w:rsidRPr="005A433A" w14:paraId="0F8DAD7F" w14:textId="77777777" w:rsidTr="009011F8">
        <w:trPr>
          <w:gridAfter w:val="1"/>
          <w:wAfter w:w="10980" w:type="dxa"/>
        </w:trPr>
        <w:tc>
          <w:tcPr>
            <w:tcW w:w="950" w:type="dxa"/>
            <w:shd w:val="clear" w:color="auto" w:fill="FFFFFF" w:themeFill="background1"/>
          </w:tcPr>
          <w:p w14:paraId="69CEF21B"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432AD6FE" w14:textId="4CB3B040" w:rsidR="004B003B" w:rsidRPr="005A433A" w:rsidRDefault="004B003B" w:rsidP="004B003B">
            <w:pPr>
              <w:rPr>
                <w:highlight w:val="yellow"/>
              </w:rPr>
            </w:pPr>
            <w:r w:rsidRPr="004C041F">
              <w:rPr>
                <w:rFonts w:ascii="Arial" w:hAnsi="Arial" w:cs="Arial"/>
                <w:noProof/>
                <w:sz w:val="20"/>
                <w:szCs w:val="20"/>
                <w:lang w:eastAsia="en-ZA"/>
              </w:rPr>
              <w:t>Key Question 1</w:t>
            </w:r>
          </w:p>
        </w:tc>
        <w:tc>
          <w:tcPr>
            <w:tcW w:w="11970" w:type="dxa"/>
          </w:tcPr>
          <w:p w14:paraId="5D86984D" w14:textId="77777777" w:rsidR="004B003B" w:rsidRPr="005A433A" w:rsidRDefault="004B003B" w:rsidP="004B003B">
            <w:pPr>
              <w:rPr>
                <w:highlight w:val="yellow"/>
              </w:rPr>
            </w:pPr>
          </w:p>
        </w:tc>
      </w:tr>
      <w:tr w:rsidR="004B003B" w:rsidRPr="005A433A" w14:paraId="4AE7BE98" w14:textId="77777777" w:rsidTr="009011F8">
        <w:trPr>
          <w:gridAfter w:val="1"/>
          <w:wAfter w:w="10980" w:type="dxa"/>
        </w:trPr>
        <w:tc>
          <w:tcPr>
            <w:tcW w:w="950" w:type="dxa"/>
            <w:shd w:val="clear" w:color="auto" w:fill="FFFFFF" w:themeFill="background1"/>
          </w:tcPr>
          <w:p w14:paraId="4945ADB7"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11261163" w14:textId="247D5A1F" w:rsidR="004B003B" w:rsidRPr="005A433A" w:rsidRDefault="004B003B" w:rsidP="004B003B">
            <w:pPr>
              <w:rPr>
                <w:highlight w:val="yellow"/>
              </w:rPr>
            </w:pPr>
            <w:r w:rsidRPr="004C041F">
              <w:t>Key Question 2</w:t>
            </w:r>
          </w:p>
        </w:tc>
        <w:tc>
          <w:tcPr>
            <w:tcW w:w="11970" w:type="dxa"/>
          </w:tcPr>
          <w:p w14:paraId="7C75B683" w14:textId="77777777" w:rsidR="004B003B" w:rsidRPr="005A433A" w:rsidRDefault="004B003B" w:rsidP="004B003B">
            <w:pPr>
              <w:rPr>
                <w:highlight w:val="yellow"/>
              </w:rPr>
            </w:pPr>
          </w:p>
        </w:tc>
      </w:tr>
      <w:tr w:rsidR="004B003B" w:rsidRPr="005A433A" w14:paraId="05D16ABB" w14:textId="77777777" w:rsidTr="009011F8">
        <w:trPr>
          <w:gridAfter w:val="1"/>
          <w:wAfter w:w="10980" w:type="dxa"/>
        </w:trPr>
        <w:tc>
          <w:tcPr>
            <w:tcW w:w="950" w:type="dxa"/>
            <w:shd w:val="clear" w:color="auto" w:fill="FFFFFF" w:themeFill="background1"/>
          </w:tcPr>
          <w:p w14:paraId="3787A290"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697443E1" w14:textId="77F72D0D" w:rsidR="004B003B" w:rsidRPr="005A433A" w:rsidRDefault="004B003B" w:rsidP="004B003B">
            <w:pPr>
              <w:rPr>
                <w:highlight w:val="yellow"/>
              </w:rPr>
            </w:pPr>
            <w:r w:rsidRPr="004C041F">
              <w:t>Key Question 3</w:t>
            </w:r>
          </w:p>
        </w:tc>
        <w:tc>
          <w:tcPr>
            <w:tcW w:w="11970" w:type="dxa"/>
          </w:tcPr>
          <w:p w14:paraId="2C5CF937" w14:textId="77777777" w:rsidR="004B003B" w:rsidRPr="005A433A" w:rsidRDefault="004B003B" w:rsidP="004B003B">
            <w:pPr>
              <w:rPr>
                <w:highlight w:val="yellow"/>
              </w:rPr>
            </w:pPr>
          </w:p>
        </w:tc>
      </w:tr>
      <w:tr w:rsidR="004B003B" w:rsidRPr="005A433A" w14:paraId="7263485C" w14:textId="77777777" w:rsidTr="009011F8">
        <w:trPr>
          <w:gridAfter w:val="1"/>
          <w:wAfter w:w="10980" w:type="dxa"/>
        </w:trPr>
        <w:tc>
          <w:tcPr>
            <w:tcW w:w="950" w:type="dxa"/>
            <w:shd w:val="clear" w:color="auto" w:fill="FFFFFF" w:themeFill="background1"/>
          </w:tcPr>
          <w:p w14:paraId="24A6C1BC"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2C63156D" w14:textId="60884B19" w:rsidR="004B003B" w:rsidRPr="005A433A" w:rsidRDefault="004B003B" w:rsidP="004B003B">
            <w:pPr>
              <w:rPr>
                <w:highlight w:val="yellow"/>
              </w:rPr>
            </w:pPr>
            <w:r w:rsidRPr="004C041F">
              <w:t>Key Question 4</w:t>
            </w:r>
          </w:p>
        </w:tc>
        <w:tc>
          <w:tcPr>
            <w:tcW w:w="11970" w:type="dxa"/>
          </w:tcPr>
          <w:p w14:paraId="7039BF0D" w14:textId="77777777" w:rsidR="004B003B" w:rsidRPr="005A433A" w:rsidRDefault="004B003B" w:rsidP="004B003B">
            <w:pPr>
              <w:rPr>
                <w:highlight w:val="yellow"/>
              </w:rPr>
            </w:pPr>
          </w:p>
        </w:tc>
      </w:tr>
      <w:tr w:rsidR="004B003B" w:rsidRPr="005A433A" w14:paraId="7B94DCFA" w14:textId="77777777" w:rsidTr="009011F8">
        <w:trPr>
          <w:gridAfter w:val="1"/>
          <w:wAfter w:w="10980" w:type="dxa"/>
        </w:trPr>
        <w:tc>
          <w:tcPr>
            <w:tcW w:w="950" w:type="dxa"/>
            <w:shd w:val="clear" w:color="auto" w:fill="FFFFFF" w:themeFill="background1"/>
          </w:tcPr>
          <w:p w14:paraId="2C4694B2"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2AC33E4B" w14:textId="67B5F631" w:rsidR="004B003B" w:rsidRPr="005A433A" w:rsidRDefault="004B003B" w:rsidP="004B003B">
            <w:pPr>
              <w:rPr>
                <w:highlight w:val="yellow"/>
              </w:rPr>
            </w:pPr>
            <w:r w:rsidRPr="004C041F">
              <w:t>Key Question 5</w:t>
            </w:r>
          </w:p>
        </w:tc>
        <w:tc>
          <w:tcPr>
            <w:tcW w:w="11970" w:type="dxa"/>
          </w:tcPr>
          <w:p w14:paraId="1F397D9E" w14:textId="77777777" w:rsidR="004B003B" w:rsidRPr="005A433A" w:rsidRDefault="004B003B" w:rsidP="004B003B">
            <w:pPr>
              <w:rPr>
                <w:highlight w:val="yellow"/>
              </w:rPr>
            </w:pPr>
          </w:p>
        </w:tc>
      </w:tr>
      <w:tr w:rsidR="004B003B" w:rsidRPr="005A433A" w14:paraId="44745F14" w14:textId="77777777" w:rsidTr="009011F8">
        <w:trPr>
          <w:gridAfter w:val="1"/>
          <w:wAfter w:w="10980" w:type="dxa"/>
        </w:trPr>
        <w:tc>
          <w:tcPr>
            <w:tcW w:w="950" w:type="dxa"/>
            <w:shd w:val="clear" w:color="auto" w:fill="FFFFFF" w:themeFill="background1"/>
          </w:tcPr>
          <w:p w14:paraId="16832F8F"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41C44EBA" w14:textId="4AB29629" w:rsidR="004B003B" w:rsidRPr="005A433A" w:rsidRDefault="004B003B" w:rsidP="004B003B">
            <w:pPr>
              <w:rPr>
                <w:highlight w:val="yellow"/>
              </w:rPr>
            </w:pPr>
            <w:r w:rsidRPr="004C041F">
              <w:t>Key Question 6</w:t>
            </w:r>
          </w:p>
        </w:tc>
        <w:tc>
          <w:tcPr>
            <w:tcW w:w="11970" w:type="dxa"/>
          </w:tcPr>
          <w:p w14:paraId="230CFDE1" w14:textId="77777777" w:rsidR="004B003B" w:rsidRPr="005A433A" w:rsidRDefault="004B003B" w:rsidP="004B003B">
            <w:pPr>
              <w:rPr>
                <w:highlight w:val="yellow"/>
              </w:rPr>
            </w:pPr>
          </w:p>
        </w:tc>
      </w:tr>
      <w:tr w:rsidR="004B003B" w:rsidRPr="005A433A" w14:paraId="4BD900C4" w14:textId="77777777" w:rsidTr="009011F8">
        <w:trPr>
          <w:gridAfter w:val="1"/>
          <w:wAfter w:w="10980" w:type="dxa"/>
        </w:trPr>
        <w:tc>
          <w:tcPr>
            <w:tcW w:w="950" w:type="dxa"/>
            <w:shd w:val="clear" w:color="auto" w:fill="FFFFFF" w:themeFill="background1"/>
          </w:tcPr>
          <w:p w14:paraId="5CA92D1A"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6134355B" w14:textId="40376D00" w:rsidR="004B003B" w:rsidRPr="005A433A" w:rsidRDefault="004B003B" w:rsidP="004B003B">
            <w:pPr>
              <w:rPr>
                <w:highlight w:val="yellow"/>
              </w:rPr>
            </w:pPr>
            <w:r w:rsidRPr="004C041F">
              <w:t>Key Question 7</w:t>
            </w:r>
          </w:p>
        </w:tc>
        <w:tc>
          <w:tcPr>
            <w:tcW w:w="11970" w:type="dxa"/>
          </w:tcPr>
          <w:p w14:paraId="2AEFC804" w14:textId="77777777" w:rsidR="004B003B" w:rsidRPr="005A433A" w:rsidRDefault="004B003B" w:rsidP="004B003B">
            <w:pPr>
              <w:rPr>
                <w:highlight w:val="yellow"/>
              </w:rPr>
            </w:pPr>
          </w:p>
        </w:tc>
      </w:tr>
      <w:tr w:rsidR="004B003B" w:rsidRPr="005A433A" w14:paraId="2D6F6D5D" w14:textId="77777777" w:rsidTr="009011F8">
        <w:trPr>
          <w:gridAfter w:val="1"/>
          <w:wAfter w:w="10980" w:type="dxa"/>
        </w:trPr>
        <w:tc>
          <w:tcPr>
            <w:tcW w:w="950" w:type="dxa"/>
            <w:shd w:val="clear" w:color="auto" w:fill="FFFFFF" w:themeFill="background1"/>
          </w:tcPr>
          <w:p w14:paraId="5304F34E"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7FF6DF8F" w14:textId="295D6521" w:rsidR="004B003B" w:rsidRPr="005A433A" w:rsidRDefault="004B003B" w:rsidP="004B003B">
            <w:pPr>
              <w:rPr>
                <w:highlight w:val="yellow"/>
              </w:rPr>
            </w:pPr>
            <w:r w:rsidRPr="004C041F">
              <w:t>Key Question 8</w:t>
            </w:r>
          </w:p>
        </w:tc>
        <w:tc>
          <w:tcPr>
            <w:tcW w:w="11970" w:type="dxa"/>
          </w:tcPr>
          <w:p w14:paraId="3CEB6431" w14:textId="77777777" w:rsidR="004B003B" w:rsidRPr="005A433A" w:rsidRDefault="004B003B" w:rsidP="004B003B">
            <w:pPr>
              <w:rPr>
                <w:highlight w:val="yellow"/>
              </w:rPr>
            </w:pPr>
          </w:p>
        </w:tc>
      </w:tr>
      <w:tr w:rsidR="004B003B" w:rsidRPr="005A433A" w14:paraId="147CE4C7" w14:textId="77777777" w:rsidTr="009011F8">
        <w:trPr>
          <w:gridAfter w:val="1"/>
          <w:wAfter w:w="10980" w:type="dxa"/>
        </w:trPr>
        <w:tc>
          <w:tcPr>
            <w:tcW w:w="950" w:type="dxa"/>
            <w:shd w:val="clear" w:color="auto" w:fill="FFFFFF" w:themeFill="background1"/>
          </w:tcPr>
          <w:p w14:paraId="1A14D209"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2BCA7026" w14:textId="34F9547C" w:rsidR="004B003B" w:rsidRPr="005A433A" w:rsidRDefault="004B003B" w:rsidP="004B003B">
            <w:pPr>
              <w:rPr>
                <w:highlight w:val="yellow"/>
              </w:rPr>
            </w:pPr>
            <w:r w:rsidRPr="004C041F">
              <w:rPr>
                <w:rFonts w:ascii="Arial" w:hAnsi="Arial" w:cs="Arial"/>
                <w:noProof/>
                <w:sz w:val="20"/>
                <w:szCs w:val="20"/>
                <w:lang w:eastAsia="en-ZA"/>
              </w:rPr>
              <w:t xml:space="preserve">Key Question </w:t>
            </w:r>
            <w:r>
              <w:rPr>
                <w:rFonts w:ascii="Arial" w:hAnsi="Arial" w:cs="Arial"/>
                <w:noProof/>
                <w:sz w:val="20"/>
                <w:szCs w:val="20"/>
                <w:lang w:eastAsia="en-ZA"/>
              </w:rPr>
              <w:t>9</w:t>
            </w:r>
          </w:p>
        </w:tc>
        <w:tc>
          <w:tcPr>
            <w:tcW w:w="11970" w:type="dxa"/>
          </w:tcPr>
          <w:p w14:paraId="103D2338" w14:textId="77777777" w:rsidR="004B003B" w:rsidRPr="005A433A" w:rsidRDefault="004B003B" w:rsidP="004B003B">
            <w:pPr>
              <w:rPr>
                <w:highlight w:val="yellow"/>
              </w:rPr>
            </w:pPr>
          </w:p>
        </w:tc>
      </w:tr>
      <w:tr w:rsidR="004B003B" w:rsidRPr="005A433A" w14:paraId="7FF0DD19" w14:textId="77777777" w:rsidTr="009011F8">
        <w:trPr>
          <w:gridAfter w:val="1"/>
          <w:wAfter w:w="10980" w:type="dxa"/>
        </w:trPr>
        <w:tc>
          <w:tcPr>
            <w:tcW w:w="950" w:type="dxa"/>
            <w:shd w:val="clear" w:color="auto" w:fill="FFFFFF" w:themeFill="background1"/>
          </w:tcPr>
          <w:p w14:paraId="1AC62543"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3E903902" w14:textId="7F69260E" w:rsidR="004B003B" w:rsidRPr="005A433A" w:rsidRDefault="004B003B" w:rsidP="004B003B">
            <w:pPr>
              <w:rPr>
                <w:highlight w:val="yellow"/>
              </w:rPr>
            </w:pPr>
            <w:r w:rsidRPr="004C041F">
              <w:t xml:space="preserve">Key Question </w:t>
            </w:r>
            <w:r>
              <w:t>10</w:t>
            </w:r>
          </w:p>
        </w:tc>
        <w:tc>
          <w:tcPr>
            <w:tcW w:w="11970" w:type="dxa"/>
          </w:tcPr>
          <w:p w14:paraId="3DE7C802" w14:textId="77777777" w:rsidR="004B003B" w:rsidRPr="005A433A" w:rsidRDefault="004B003B" w:rsidP="004B003B">
            <w:pPr>
              <w:rPr>
                <w:highlight w:val="yellow"/>
              </w:rPr>
            </w:pPr>
          </w:p>
        </w:tc>
      </w:tr>
      <w:tr w:rsidR="004B003B" w:rsidRPr="005A433A" w14:paraId="0BD0E963" w14:textId="77777777" w:rsidTr="009011F8">
        <w:trPr>
          <w:gridAfter w:val="1"/>
          <w:wAfter w:w="10980" w:type="dxa"/>
        </w:trPr>
        <w:tc>
          <w:tcPr>
            <w:tcW w:w="950" w:type="dxa"/>
            <w:shd w:val="clear" w:color="auto" w:fill="FFFFFF" w:themeFill="background1"/>
          </w:tcPr>
          <w:p w14:paraId="2F8C7FAA"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3C0A6118" w14:textId="6CA4A19E" w:rsidR="004B003B" w:rsidRPr="005A433A" w:rsidRDefault="004B003B" w:rsidP="004B003B">
            <w:pPr>
              <w:rPr>
                <w:highlight w:val="yellow"/>
              </w:rPr>
            </w:pPr>
            <w:r w:rsidRPr="004C041F">
              <w:t xml:space="preserve">Key Question </w:t>
            </w:r>
            <w:r w:rsidR="00CA6534">
              <w:t>11</w:t>
            </w:r>
          </w:p>
        </w:tc>
        <w:tc>
          <w:tcPr>
            <w:tcW w:w="11970" w:type="dxa"/>
          </w:tcPr>
          <w:p w14:paraId="753BA25E" w14:textId="77777777" w:rsidR="004B003B" w:rsidRPr="005A433A" w:rsidRDefault="004B003B" w:rsidP="004B003B">
            <w:pPr>
              <w:rPr>
                <w:highlight w:val="yellow"/>
              </w:rPr>
            </w:pPr>
          </w:p>
        </w:tc>
      </w:tr>
      <w:tr w:rsidR="004B003B" w:rsidRPr="005A433A" w14:paraId="14B75940" w14:textId="77777777" w:rsidTr="009011F8">
        <w:trPr>
          <w:gridAfter w:val="1"/>
          <w:wAfter w:w="10980" w:type="dxa"/>
        </w:trPr>
        <w:tc>
          <w:tcPr>
            <w:tcW w:w="950" w:type="dxa"/>
            <w:shd w:val="clear" w:color="auto" w:fill="FFFFFF" w:themeFill="background1"/>
          </w:tcPr>
          <w:p w14:paraId="1D072144"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3593F0C4" w14:textId="6A30C140" w:rsidR="004B003B" w:rsidRPr="005A433A" w:rsidRDefault="004B003B" w:rsidP="004B003B">
            <w:pPr>
              <w:rPr>
                <w:highlight w:val="yellow"/>
              </w:rPr>
            </w:pPr>
            <w:r w:rsidRPr="004C041F">
              <w:t xml:space="preserve">Key Question </w:t>
            </w:r>
            <w:r w:rsidR="00CA6534">
              <w:t>12</w:t>
            </w:r>
          </w:p>
        </w:tc>
        <w:tc>
          <w:tcPr>
            <w:tcW w:w="11970" w:type="dxa"/>
          </w:tcPr>
          <w:p w14:paraId="0788587D" w14:textId="77777777" w:rsidR="004B003B" w:rsidRPr="005A433A" w:rsidRDefault="004B003B" w:rsidP="004B003B">
            <w:pPr>
              <w:rPr>
                <w:highlight w:val="yellow"/>
              </w:rPr>
            </w:pPr>
          </w:p>
        </w:tc>
      </w:tr>
      <w:tr w:rsidR="004B003B" w:rsidRPr="005A433A" w14:paraId="1516BB06" w14:textId="77777777" w:rsidTr="009011F8">
        <w:trPr>
          <w:gridAfter w:val="1"/>
          <w:wAfter w:w="10980" w:type="dxa"/>
        </w:trPr>
        <w:tc>
          <w:tcPr>
            <w:tcW w:w="950" w:type="dxa"/>
            <w:shd w:val="clear" w:color="auto" w:fill="FFFFFF" w:themeFill="background1"/>
          </w:tcPr>
          <w:p w14:paraId="33FB85DE"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534B582F" w14:textId="2631C97A" w:rsidR="004B003B" w:rsidRPr="005A433A" w:rsidRDefault="004B003B" w:rsidP="004B003B">
            <w:pPr>
              <w:rPr>
                <w:highlight w:val="yellow"/>
              </w:rPr>
            </w:pPr>
            <w:r w:rsidRPr="004C041F">
              <w:t xml:space="preserve">Key Question </w:t>
            </w:r>
            <w:r w:rsidR="00CA6534">
              <w:t>13</w:t>
            </w:r>
          </w:p>
        </w:tc>
        <w:tc>
          <w:tcPr>
            <w:tcW w:w="11970" w:type="dxa"/>
          </w:tcPr>
          <w:p w14:paraId="0C82E84E" w14:textId="77777777" w:rsidR="004B003B" w:rsidRPr="005A433A" w:rsidRDefault="004B003B" w:rsidP="004B003B">
            <w:pPr>
              <w:rPr>
                <w:highlight w:val="yellow"/>
              </w:rPr>
            </w:pPr>
          </w:p>
        </w:tc>
      </w:tr>
      <w:tr w:rsidR="004B003B" w:rsidRPr="005A433A" w14:paraId="2DCC68A4" w14:textId="77777777" w:rsidTr="009011F8">
        <w:trPr>
          <w:gridAfter w:val="1"/>
          <w:wAfter w:w="10980" w:type="dxa"/>
        </w:trPr>
        <w:tc>
          <w:tcPr>
            <w:tcW w:w="950" w:type="dxa"/>
            <w:shd w:val="clear" w:color="auto" w:fill="FFFFFF" w:themeFill="background1"/>
          </w:tcPr>
          <w:p w14:paraId="1A820B6B"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09FCD2BA" w14:textId="458ED3BF" w:rsidR="004B003B" w:rsidRPr="005A433A" w:rsidRDefault="004B003B" w:rsidP="004B003B">
            <w:pPr>
              <w:rPr>
                <w:highlight w:val="yellow"/>
              </w:rPr>
            </w:pPr>
            <w:r w:rsidRPr="004C041F">
              <w:t xml:space="preserve">Key Question </w:t>
            </w:r>
            <w:r w:rsidR="00CA6534">
              <w:t>14</w:t>
            </w:r>
          </w:p>
        </w:tc>
        <w:tc>
          <w:tcPr>
            <w:tcW w:w="11970" w:type="dxa"/>
          </w:tcPr>
          <w:p w14:paraId="432CEEA8" w14:textId="77777777" w:rsidR="004B003B" w:rsidRPr="005A433A" w:rsidRDefault="004B003B" w:rsidP="004B003B">
            <w:pPr>
              <w:rPr>
                <w:highlight w:val="yellow"/>
              </w:rPr>
            </w:pPr>
          </w:p>
        </w:tc>
      </w:tr>
      <w:tr w:rsidR="004B003B" w:rsidRPr="005A433A" w14:paraId="38CF7BDE" w14:textId="77777777" w:rsidTr="009011F8">
        <w:trPr>
          <w:gridAfter w:val="1"/>
          <w:wAfter w:w="10980" w:type="dxa"/>
        </w:trPr>
        <w:tc>
          <w:tcPr>
            <w:tcW w:w="950" w:type="dxa"/>
            <w:shd w:val="clear" w:color="auto" w:fill="FFFFFF" w:themeFill="background1"/>
          </w:tcPr>
          <w:p w14:paraId="4040D447"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121C8276" w14:textId="1B1E78BB" w:rsidR="004B003B" w:rsidRPr="005A433A" w:rsidRDefault="004B003B" w:rsidP="004B003B">
            <w:pPr>
              <w:rPr>
                <w:highlight w:val="yellow"/>
              </w:rPr>
            </w:pPr>
            <w:r w:rsidRPr="004C041F">
              <w:t xml:space="preserve">Key Question </w:t>
            </w:r>
            <w:r w:rsidR="00CA6534">
              <w:t>15</w:t>
            </w:r>
          </w:p>
        </w:tc>
        <w:tc>
          <w:tcPr>
            <w:tcW w:w="11970" w:type="dxa"/>
          </w:tcPr>
          <w:p w14:paraId="6AC59419" w14:textId="77777777" w:rsidR="004B003B" w:rsidRPr="005A433A" w:rsidRDefault="004B003B" w:rsidP="004B003B">
            <w:pPr>
              <w:rPr>
                <w:highlight w:val="yellow"/>
              </w:rPr>
            </w:pPr>
          </w:p>
        </w:tc>
      </w:tr>
      <w:tr w:rsidR="004B003B" w:rsidRPr="005A433A" w14:paraId="5AE99A01" w14:textId="77777777" w:rsidTr="009011F8">
        <w:trPr>
          <w:gridAfter w:val="1"/>
          <w:wAfter w:w="10980" w:type="dxa"/>
        </w:trPr>
        <w:tc>
          <w:tcPr>
            <w:tcW w:w="950" w:type="dxa"/>
            <w:shd w:val="clear" w:color="auto" w:fill="FFFFFF" w:themeFill="background1"/>
          </w:tcPr>
          <w:p w14:paraId="54FD92C4"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1EF43BDA" w14:textId="5751EA43" w:rsidR="004B003B" w:rsidRPr="005A433A" w:rsidRDefault="004B003B" w:rsidP="004B003B">
            <w:pPr>
              <w:rPr>
                <w:highlight w:val="yellow"/>
              </w:rPr>
            </w:pPr>
            <w:r w:rsidRPr="004C041F">
              <w:t xml:space="preserve">Key Question </w:t>
            </w:r>
            <w:r w:rsidR="00CA6534">
              <w:t>16</w:t>
            </w:r>
          </w:p>
        </w:tc>
        <w:tc>
          <w:tcPr>
            <w:tcW w:w="11970" w:type="dxa"/>
          </w:tcPr>
          <w:p w14:paraId="1AA8DB16" w14:textId="77777777" w:rsidR="004B003B" w:rsidRPr="005A433A" w:rsidRDefault="004B003B" w:rsidP="004B003B">
            <w:pPr>
              <w:rPr>
                <w:highlight w:val="yellow"/>
              </w:rPr>
            </w:pPr>
          </w:p>
        </w:tc>
      </w:tr>
      <w:tr w:rsidR="004B003B" w:rsidRPr="005A433A" w14:paraId="7D7DEB67" w14:textId="77777777" w:rsidTr="009011F8">
        <w:trPr>
          <w:gridAfter w:val="1"/>
          <w:wAfter w:w="10980" w:type="dxa"/>
        </w:trPr>
        <w:tc>
          <w:tcPr>
            <w:tcW w:w="950" w:type="dxa"/>
            <w:shd w:val="clear" w:color="auto" w:fill="FFFFFF" w:themeFill="background1"/>
          </w:tcPr>
          <w:p w14:paraId="1915757F" w14:textId="77777777" w:rsidR="004B003B" w:rsidRPr="00F73895" w:rsidRDefault="004B003B" w:rsidP="00CA6534">
            <w:pPr>
              <w:pStyle w:val="ListParagraph"/>
              <w:ind w:left="360"/>
              <w:jc w:val="both"/>
              <w:rPr>
                <w:rFonts w:ascii="Arial" w:hAnsi="Arial" w:cs="Arial"/>
                <w:color w:val="000000" w:themeColor="text1"/>
              </w:rPr>
            </w:pPr>
          </w:p>
        </w:tc>
        <w:tc>
          <w:tcPr>
            <w:tcW w:w="2465" w:type="dxa"/>
          </w:tcPr>
          <w:p w14:paraId="674939B0" w14:textId="77777777" w:rsidR="004B003B" w:rsidRPr="005A433A" w:rsidRDefault="004B003B" w:rsidP="004B003B">
            <w:pPr>
              <w:rPr>
                <w:highlight w:val="yellow"/>
              </w:rPr>
            </w:pPr>
          </w:p>
        </w:tc>
        <w:tc>
          <w:tcPr>
            <w:tcW w:w="11970" w:type="dxa"/>
          </w:tcPr>
          <w:p w14:paraId="7F3709BF" w14:textId="77777777" w:rsidR="004B003B" w:rsidRPr="005A433A" w:rsidRDefault="004B003B" w:rsidP="004B003B">
            <w:pPr>
              <w:rPr>
                <w:highlight w:val="yellow"/>
              </w:rPr>
            </w:pPr>
          </w:p>
        </w:tc>
      </w:tr>
      <w:tr w:rsidR="00CA6534" w:rsidRPr="005A433A" w14:paraId="24E1BE72" w14:textId="77777777" w:rsidTr="009011F8">
        <w:trPr>
          <w:gridAfter w:val="1"/>
          <w:wAfter w:w="10980" w:type="dxa"/>
        </w:trPr>
        <w:tc>
          <w:tcPr>
            <w:tcW w:w="950" w:type="dxa"/>
            <w:shd w:val="clear" w:color="auto" w:fill="EEECE1" w:themeFill="background2"/>
          </w:tcPr>
          <w:p w14:paraId="118047DB" w14:textId="22EF7E5E" w:rsidR="00CA6534" w:rsidRPr="00F73895" w:rsidRDefault="00CA6534" w:rsidP="00CA6534">
            <w:pPr>
              <w:pStyle w:val="ListParagraph"/>
              <w:ind w:left="360" w:hanging="360"/>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0151573B" w14:textId="316F91E9" w:rsidR="00CA6534" w:rsidRPr="00574466" w:rsidRDefault="00CA6534" w:rsidP="00CA6534">
            <w:pPr>
              <w:rPr>
                <w:color w:val="365F91" w:themeColor="accent1" w:themeShade="BF"/>
                <w:highlight w:val="yellow"/>
              </w:rPr>
            </w:pPr>
            <w:r w:rsidRPr="00574466">
              <w:rPr>
                <w:rFonts w:ascii="Arial" w:hAnsi="Arial" w:cs="Arial"/>
                <w:b/>
                <w:bCs/>
                <w:color w:val="365F91" w:themeColor="accent1" w:themeShade="BF"/>
              </w:rPr>
              <w:t>Recommendation 2 – General Comments</w:t>
            </w:r>
          </w:p>
        </w:tc>
        <w:tc>
          <w:tcPr>
            <w:tcW w:w="11970" w:type="dxa"/>
            <w:shd w:val="clear" w:color="auto" w:fill="EEECE1" w:themeFill="background2"/>
          </w:tcPr>
          <w:p w14:paraId="288C2E87" w14:textId="31C510C2" w:rsidR="00CA6534" w:rsidRPr="005A433A" w:rsidRDefault="00CA6534" w:rsidP="00CA6534">
            <w:pPr>
              <w:rPr>
                <w:highlight w:val="yellow"/>
              </w:rPr>
            </w:pPr>
            <w:r w:rsidRPr="00F73895">
              <w:rPr>
                <w:rFonts w:ascii="Arial" w:hAnsi="Arial" w:cs="Arial"/>
                <w:b/>
                <w:color w:val="000000" w:themeColor="text1"/>
              </w:rPr>
              <w:t>Issue/Comment/Recommendation</w:t>
            </w:r>
          </w:p>
        </w:tc>
      </w:tr>
      <w:tr w:rsidR="004B003B" w:rsidRPr="005A433A" w14:paraId="04B6B812" w14:textId="77777777" w:rsidTr="009011F8">
        <w:trPr>
          <w:gridAfter w:val="1"/>
          <w:wAfter w:w="10980" w:type="dxa"/>
        </w:trPr>
        <w:tc>
          <w:tcPr>
            <w:tcW w:w="950" w:type="dxa"/>
            <w:shd w:val="clear" w:color="auto" w:fill="FFFFFF" w:themeFill="background1"/>
          </w:tcPr>
          <w:p w14:paraId="0082660C"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25918944" w14:textId="77777777" w:rsidR="004B003B" w:rsidRPr="005A433A" w:rsidRDefault="004B003B" w:rsidP="004B003B">
            <w:pPr>
              <w:rPr>
                <w:highlight w:val="yellow"/>
              </w:rPr>
            </w:pPr>
          </w:p>
        </w:tc>
        <w:tc>
          <w:tcPr>
            <w:tcW w:w="11970" w:type="dxa"/>
          </w:tcPr>
          <w:p w14:paraId="5B4BC44E" w14:textId="4D1453A9" w:rsidR="004B003B" w:rsidRPr="005A433A" w:rsidRDefault="00CA6534" w:rsidP="004B003B">
            <w:pPr>
              <w:rPr>
                <w:highlight w:val="yellow"/>
              </w:rPr>
            </w:pPr>
            <w:r w:rsidRPr="00F73895">
              <w:rPr>
                <w:rFonts w:ascii="Arial" w:hAnsi="Arial" w:cs="Arial"/>
                <w:noProof/>
                <w:sz w:val="20"/>
                <w:szCs w:val="20"/>
                <w:highlight w:val="yellow"/>
                <w:lang w:eastAsia="en-ZA"/>
              </w:rPr>
              <w:t>(please add more rows if required )</w:t>
            </w:r>
          </w:p>
        </w:tc>
      </w:tr>
      <w:tr w:rsidR="004B003B" w:rsidRPr="005A433A" w14:paraId="10B6944F" w14:textId="77777777" w:rsidTr="009011F8">
        <w:trPr>
          <w:gridAfter w:val="1"/>
          <w:wAfter w:w="10980" w:type="dxa"/>
        </w:trPr>
        <w:tc>
          <w:tcPr>
            <w:tcW w:w="950" w:type="dxa"/>
            <w:shd w:val="clear" w:color="auto" w:fill="FFFFFF" w:themeFill="background1"/>
          </w:tcPr>
          <w:p w14:paraId="3651D3A2"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7C30C1FE" w14:textId="77777777" w:rsidR="004B003B" w:rsidRPr="005A433A" w:rsidRDefault="004B003B" w:rsidP="004B003B">
            <w:pPr>
              <w:rPr>
                <w:highlight w:val="yellow"/>
              </w:rPr>
            </w:pPr>
          </w:p>
        </w:tc>
        <w:tc>
          <w:tcPr>
            <w:tcW w:w="11970" w:type="dxa"/>
          </w:tcPr>
          <w:p w14:paraId="758F2CCC" w14:textId="77777777" w:rsidR="004B003B" w:rsidRPr="005A433A" w:rsidRDefault="004B003B" w:rsidP="004B003B">
            <w:pPr>
              <w:rPr>
                <w:highlight w:val="yellow"/>
              </w:rPr>
            </w:pPr>
          </w:p>
        </w:tc>
      </w:tr>
      <w:tr w:rsidR="004B003B" w:rsidRPr="005A433A" w14:paraId="7A1BA42C" w14:textId="77777777" w:rsidTr="009011F8">
        <w:trPr>
          <w:gridAfter w:val="1"/>
          <w:wAfter w:w="10980" w:type="dxa"/>
        </w:trPr>
        <w:tc>
          <w:tcPr>
            <w:tcW w:w="950" w:type="dxa"/>
            <w:shd w:val="clear" w:color="auto" w:fill="FFFFFF" w:themeFill="background1"/>
          </w:tcPr>
          <w:p w14:paraId="40304BCF"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17D914D3" w14:textId="77777777" w:rsidR="004B003B" w:rsidRPr="005A433A" w:rsidRDefault="004B003B" w:rsidP="004B003B">
            <w:pPr>
              <w:rPr>
                <w:highlight w:val="yellow"/>
              </w:rPr>
            </w:pPr>
          </w:p>
        </w:tc>
        <w:tc>
          <w:tcPr>
            <w:tcW w:w="11970" w:type="dxa"/>
          </w:tcPr>
          <w:p w14:paraId="7E00A735" w14:textId="77777777" w:rsidR="004B003B" w:rsidRPr="005A433A" w:rsidRDefault="004B003B" w:rsidP="004B003B">
            <w:pPr>
              <w:rPr>
                <w:highlight w:val="yellow"/>
              </w:rPr>
            </w:pPr>
          </w:p>
        </w:tc>
      </w:tr>
      <w:tr w:rsidR="004B003B" w:rsidRPr="005A433A" w14:paraId="41B97EBF" w14:textId="77777777" w:rsidTr="009011F8">
        <w:trPr>
          <w:gridAfter w:val="1"/>
          <w:wAfter w:w="10980" w:type="dxa"/>
        </w:trPr>
        <w:tc>
          <w:tcPr>
            <w:tcW w:w="950" w:type="dxa"/>
            <w:shd w:val="clear" w:color="auto" w:fill="FFFFFF" w:themeFill="background1"/>
          </w:tcPr>
          <w:p w14:paraId="4D87CEAB"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6E106370" w14:textId="77777777" w:rsidR="004B003B" w:rsidRPr="005A433A" w:rsidRDefault="004B003B" w:rsidP="004B003B">
            <w:pPr>
              <w:rPr>
                <w:highlight w:val="yellow"/>
              </w:rPr>
            </w:pPr>
          </w:p>
        </w:tc>
        <w:tc>
          <w:tcPr>
            <w:tcW w:w="11970" w:type="dxa"/>
          </w:tcPr>
          <w:p w14:paraId="05C3C06B" w14:textId="77777777" w:rsidR="004B003B" w:rsidRPr="005A433A" w:rsidRDefault="004B003B" w:rsidP="004B003B">
            <w:pPr>
              <w:rPr>
                <w:highlight w:val="yellow"/>
              </w:rPr>
            </w:pPr>
          </w:p>
        </w:tc>
      </w:tr>
      <w:tr w:rsidR="004B003B" w:rsidRPr="005A433A" w14:paraId="4AFC753F" w14:textId="77777777" w:rsidTr="009011F8">
        <w:trPr>
          <w:gridAfter w:val="1"/>
          <w:wAfter w:w="10980" w:type="dxa"/>
        </w:trPr>
        <w:tc>
          <w:tcPr>
            <w:tcW w:w="950" w:type="dxa"/>
            <w:shd w:val="clear" w:color="auto" w:fill="FFFFFF" w:themeFill="background1"/>
          </w:tcPr>
          <w:p w14:paraId="4D858E2A" w14:textId="77777777" w:rsidR="004B003B" w:rsidRPr="00F73895" w:rsidRDefault="004B003B" w:rsidP="004B003B">
            <w:pPr>
              <w:pStyle w:val="ListParagraph"/>
              <w:numPr>
                <w:ilvl w:val="0"/>
                <w:numId w:val="1"/>
              </w:numPr>
              <w:jc w:val="both"/>
              <w:rPr>
                <w:rFonts w:ascii="Arial" w:hAnsi="Arial" w:cs="Arial"/>
                <w:color w:val="000000" w:themeColor="text1"/>
              </w:rPr>
            </w:pPr>
          </w:p>
        </w:tc>
        <w:tc>
          <w:tcPr>
            <w:tcW w:w="2465" w:type="dxa"/>
          </w:tcPr>
          <w:p w14:paraId="17ABCC68" w14:textId="77777777" w:rsidR="004B003B" w:rsidRPr="005A433A" w:rsidRDefault="004B003B" w:rsidP="004B003B">
            <w:pPr>
              <w:rPr>
                <w:highlight w:val="yellow"/>
              </w:rPr>
            </w:pPr>
          </w:p>
        </w:tc>
        <w:tc>
          <w:tcPr>
            <w:tcW w:w="11970" w:type="dxa"/>
          </w:tcPr>
          <w:p w14:paraId="34CD81E1" w14:textId="77777777" w:rsidR="004B003B" w:rsidRPr="005A433A" w:rsidRDefault="004B003B" w:rsidP="004B003B">
            <w:pPr>
              <w:rPr>
                <w:highlight w:val="yellow"/>
              </w:rPr>
            </w:pPr>
          </w:p>
        </w:tc>
      </w:tr>
      <w:tr w:rsidR="00CA6534" w:rsidRPr="005A433A" w14:paraId="7D3809B3" w14:textId="77777777" w:rsidTr="009011F8">
        <w:trPr>
          <w:gridAfter w:val="1"/>
          <w:wAfter w:w="10980" w:type="dxa"/>
        </w:trPr>
        <w:tc>
          <w:tcPr>
            <w:tcW w:w="950" w:type="dxa"/>
            <w:shd w:val="clear" w:color="auto" w:fill="EEECE1" w:themeFill="background2"/>
          </w:tcPr>
          <w:p w14:paraId="3353015E" w14:textId="3C0106E4" w:rsidR="00CA6534" w:rsidRPr="00F73895" w:rsidRDefault="00CA6534" w:rsidP="00CA6534">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126846B2" w14:textId="7FE3FBF7" w:rsidR="00CA6534" w:rsidRPr="005A433A" w:rsidRDefault="00CA6534" w:rsidP="00CA6534">
            <w:pPr>
              <w:rPr>
                <w:highlight w:val="yellow"/>
              </w:rPr>
            </w:pPr>
            <w:r w:rsidRPr="004B003B">
              <w:rPr>
                <w:rFonts w:ascii="Arial" w:hAnsi="Arial" w:cs="Arial"/>
                <w:b/>
                <w:color w:val="C00000"/>
              </w:rPr>
              <w:t xml:space="preserve">Recommendation </w:t>
            </w:r>
            <w:r>
              <w:rPr>
                <w:rFonts w:ascii="Arial" w:hAnsi="Arial" w:cs="Arial"/>
                <w:b/>
                <w:color w:val="C00000"/>
              </w:rPr>
              <w:t>3</w:t>
            </w:r>
            <w:r w:rsidRPr="00574466">
              <w:rPr>
                <w:rFonts w:ascii="Arial" w:hAnsi="Arial" w:cs="Arial"/>
                <w:b/>
                <w:color w:val="C00000"/>
              </w:rPr>
              <w:t xml:space="preserve"> - Key questions</w:t>
            </w:r>
          </w:p>
        </w:tc>
        <w:tc>
          <w:tcPr>
            <w:tcW w:w="11970" w:type="dxa"/>
            <w:shd w:val="clear" w:color="auto" w:fill="EEECE1" w:themeFill="background2"/>
          </w:tcPr>
          <w:p w14:paraId="456CE272" w14:textId="4D95E139" w:rsidR="00CA6534" w:rsidRPr="005A433A" w:rsidRDefault="00CA6534" w:rsidP="00CA6534">
            <w:pPr>
              <w:rPr>
                <w:highlight w:val="yellow"/>
              </w:rPr>
            </w:pPr>
            <w:r w:rsidRPr="00F73895">
              <w:rPr>
                <w:rFonts w:ascii="Arial" w:hAnsi="Arial" w:cs="Arial"/>
                <w:b/>
                <w:color w:val="000000" w:themeColor="text1"/>
              </w:rPr>
              <w:t xml:space="preserve">Issue/Comment/Recommendation </w:t>
            </w:r>
          </w:p>
        </w:tc>
      </w:tr>
      <w:tr w:rsidR="00CA6534" w:rsidRPr="005A433A" w14:paraId="36420C5A" w14:textId="77777777" w:rsidTr="009011F8">
        <w:trPr>
          <w:gridAfter w:val="1"/>
          <w:wAfter w:w="10980" w:type="dxa"/>
        </w:trPr>
        <w:tc>
          <w:tcPr>
            <w:tcW w:w="950" w:type="dxa"/>
            <w:shd w:val="clear" w:color="auto" w:fill="FFFFFF" w:themeFill="background1"/>
          </w:tcPr>
          <w:p w14:paraId="6F320FFA" w14:textId="77777777" w:rsidR="00CA6534" w:rsidRPr="00F73895" w:rsidRDefault="00CA6534" w:rsidP="00CA6534">
            <w:pPr>
              <w:pStyle w:val="ListParagraph"/>
              <w:numPr>
                <w:ilvl w:val="0"/>
                <w:numId w:val="1"/>
              </w:numPr>
              <w:jc w:val="both"/>
              <w:rPr>
                <w:rFonts w:ascii="Arial" w:hAnsi="Arial" w:cs="Arial"/>
                <w:color w:val="000000" w:themeColor="text1"/>
              </w:rPr>
            </w:pPr>
            <w:bookmarkStart w:id="0" w:name="_Hlk114676195"/>
          </w:p>
        </w:tc>
        <w:tc>
          <w:tcPr>
            <w:tcW w:w="2465" w:type="dxa"/>
          </w:tcPr>
          <w:p w14:paraId="6E9BD39E" w14:textId="016EFDD3" w:rsidR="00CA6534" w:rsidRPr="005A433A" w:rsidRDefault="00CA6534" w:rsidP="00CA6534">
            <w:pPr>
              <w:rPr>
                <w:highlight w:val="yellow"/>
              </w:rPr>
            </w:pPr>
            <w:r w:rsidRPr="004C041F">
              <w:rPr>
                <w:rFonts w:ascii="Arial" w:hAnsi="Arial" w:cs="Arial"/>
                <w:noProof/>
                <w:sz w:val="20"/>
                <w:szCs w:val="20"/>
                <w:lang w:eastAsia="en-ZA"/>
              </w:rPr>
              <w:t>Key Question 1</w:t>
            </w:r>
          </w:p>
        </w:tc>
        <w:tc>
          <w:tcPr>
            <w:tcW w:w="11970" w:type="dxa"/>
          </w:tcPr>
          <w:p w14:paraId="6B124085" w14:textId="77777777" w:rsidR="00CA6534" w:rsidRPr="005A433A" w:rsidRDefault="00CA6534" w:rsidP="00CA6534">
            <w:pPr>
              <w:rPr>
                <w:highlight w:val="yellow"/>
              </w:rPr>
            </w:pPr>
          </w:p>
        </w:tc>
      </w:tr>
      <w:tr w:rsidR="00CA6534" w:rsidRPr="005A433A" w14:paraId="1061C48A" w14:textId="77777777" w:rsidTr="009011F8">
        <w:trPr>
          <w:gridAfter w:val="1"/>
          <w:wAfter w:w="10980" w:type="dxa"/>
        </w:trPr>
        <w:tc>
          <w:tcPr>
            <w:tcW w:w="950" w:type="dxa"/>
            <w:shd w:val="clear" w:color="auto" w:fill="FFFFFF" w:themeFill="background1"/>
          </w:tcPr>
          <w:p w14:paraId="4D007C38"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26AA5C2B" w14:textId="1A0C2F38" w:rsidR="00CA6534" w:rsidRPr="005A433A" w:rsidRDefault="00CA6534" w:rsidP="00CA6534">
            <w:pPr>
              <w:rPr>
                <w:highlight w:val="yellow"/>
              </w:rPr>
            </w:pPr>
            <w:r w:rsidRPr="004C041F">
              <w:t>Key Question 2</w:t>
            </w:r>
          </w:p>
        </w:tc>
        <w:tc>
          <w:tcPr>
            <w:tcW w:w="11970" w:type="dxa"/>
          </w:tcPr>
          <w:p w14:paraId="709E9FB5" w14:textId="77777777" w:rsidR="00CA6534" w:rsidRPr="005A433A" w:rsidRDefault="00CA6534" w:rsidP="00CA6534">
            <w:pPr>
              <w:rPr>
                <w:highlight w:val="yellow"/>
              </w:rPr>
            </w:pPr>
          </w:p>
        </w:tc>
      </w:tr>
      <w:tr w:rsidR="00CA6534" w:rsidRPr="005A433A" w14:paraId="0EB9E7E2" w14:textId="77777777" w:rsidTr="009011F8">
        <w:trPr>
          <w:gridAfter w:val="1"/>
          <w:wAfter w:w="10980" w:type="dxa"/>
        </w:trPr>
        <w:tc>
          <w:tcPr>
            <w:tcW w:w="950" w:type="dxa"/>
            <w:shd w:val="clear" w:color="auto" w:fill="FFFFFF" w:themeFill="background1"/>
          </w:tcPr>
          <w:p w14:paraId="33E5EC1C"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169FB92E" w14:textId="607C2739" w:rsidR="00CA6534" w:rsidRPr="005A433A" w:rsidRDefault="00CA6534" w:rsidP="00CA6534">
            <w:pPr>
              <w:rPr>
                <w:highlight w:val="yellow"/>
              </w:rPr>
            </w:pPr>
            <w:r w:rsidRPr="004C041F">
              <w:t>Key Question 3</w:t>
            </w:r>
          </w:p>
        </w:tc>
        <w:tc>
          <w:tcPr>
            <w:tcW w:w="11970" w:type="dxa"/>
          </w:tcPr>
          <w:p w14:paraId="088FC65F" w14:textId="77777777" w:rsidR="00CA6534" w:rsidRPr="005A433A" w:rsidRDefault="00CA6534" w:rsidP="00CA6534">
            <w:pPr>
              <w:rPr>
                <w:highlight w:val="yellow"/>
              </w:rPr>
            </w:pPr>
          </w:p>
        </w:tc>
      </w:tr>
      <w:tr w:rsidR="00CA6534" w:rsidRPr="005A433A" w14:paraId="2245A016" w14:textId="77777777" w:rsidTr="009011F8">
        <w:trPr>
          <w:gridAfter w:val="1"/>
          <w:wAfter w:w="10980" w:type="dxa"/>
        </w:trPr>
        <w:tc>
          <w:tcPr>
            <w:tcW w:w="950" w:type="dxa"/>
            <w:shd w:val="clear" w:color="auto" w:fill="FFFFFF" w:themeFill="background1"/>
          </w:tcPr>
          <w:p w14:paraId="4F7261F5"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7224C3E0" w14:textId="15F99DAC" w:rsidR="00CA6534" w:rsidRPr="005A433A" w:rsidRDefault="00CA6534" w:rsidP="00CA6534">
            <w:pPr>
              <w:rPr>
                <w:highlight w:val="yellow"/>
              </w:rPr>
            </w:pPr>
            <w:r w:rsidRPr="004C041F">
              <w:t>Key Question 4</w:t>
            </w:r>
          </w:p>
        </w:tc>
        <w:tc>
          <w:tcPr>
            <w:tcW w:w="11970" w:type="dxa"/>
          </w:tcPr>
          <w:p w14:paraId="077B5A58" w14:textId="77777777" w:rsidR="00CA6534" w:rsidRPr="005A433A" w:rsidRDefault="00CA6534" w:rsidP="00CA6534">
            <w:pPr>
              <w:rPr>
                <w:highlight w:val="yellow"/>
              </w:rPr>
            </w:pPr>
          </w:p>
        </w:tc>
      </w:tr>
      <w:tr w:rsidR="00CA6534" w:rsidRPr="005A433A" w14:paraId="7EE68545" w14:textId="77777777" w:rsidTr="009011F8">
        <w:trPr>
          <w:gridAfter w:val="1"/>
          <w:wAfter w:w="10980" w:type="dxa"/>
        </w:trPr>
        <w:tc>
          <w:tcPr>
            <w:tcW w:w="950" w:type="dxa"/>
            <w:shd w:val="clear" w:color="auto" w:fill="FFFFFF" w:themeFill="background1"/>
          </w:tcPr>
          <w:p w14:paraId="5EBBA52B"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5FBC3B42" w14:textId="2422971E" w:rsidR="00CA6534" w:rsidRPr="005A433A" w:rsidRDefault="00CA6534" w:rsidP="00CA6534">
            <w:pPr>
              <w:rPr>
                <w:highlight w:val="yellow"/>
              </w:rPr>
            </w:pPr>
            <w:r w:rsidRPr="004C041F">
              <w:t>Key Question 5</w:t>
            </w:r>
          </w:p>
        </w:tc>
        <w:tc>
          <w:tcPr>
            <w:tcW w:w="11970" w:type="dxa"/>
          </w:tcPr>
          <w:p w14:paraId="533A4E9B" w14:textId="77777777" w:rsidR="00CA6534" w:rsidRPr="005A433A" w:rsidRDefault="00CA6534" w:rsidP="00CA6534">
            <w:pPr>
              <w:rPr>
                <w:highlight w:val="yellow"/>
              </w:rPr>
            </w:pPr>
          </w:p>
        </w:tc>
      </w:tr>
      <w:tr w:rsidR="00CA6534" w:rsidRPr="005A433A" w14:paraId="34B04A42" w14:textId="77777777" w:rsidTr="009011F8">
        <w:trPr>
          <w:gridAfter w:val="1"/>
          <w:wAfter w:w="10980" w:type="dxa"/>
        </w:trPr>
        <w:tc>
          <w:tcPr>
            <w:tcW w:w="950" w:type="dxa"/>
            <w:shd w:val="clear" w:color="auto" w:fill="FFFFFF" w:themeFill="background1"/>
          </w:tcPr>
          <w:p w14:paraId="3659AD3F"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29580814" w14:textId="5E0C2640" w:rsidR="00CA6534" w:rsidRPr="005A433A" w:rsidRDefault="00CA6534" w:rsidP="00CA6534">
            <w:pPr>
              <w:rPr>
                <w:highlight w:val="yellow"/>
              </w:rPr>
            </w:pPr>
            <w:r w:rsidRPr="004C041F">
              <w:t>Key Question 6</w:t>
            </w:r>
          </w:p>
        </w:tc>
        <w:tc>
          <w:tcPr>
            <w:tcW w:w="11970" w:type="dxa"/>
          </w:tcPr>
          <w:p w14:paraId="313AB7F7" w14:textId="77777777" w:rsidR="00CA6534" w:rsidRPr="005A433A" w:rsidRDefault="00CA6534" w:rsidP="00CA6534">
            <w:pPr>
              <w:rPr>
                <w:highlight w:val="yellow"/>
              </w:rPr>
            </w:pPr>
          </w:p>
        </w:tc>
      </w:tr>
      <w:bookmarkEnd w:id="0"/>
      <w:tr w:rsidR="00CA6534" w:rsidRPr="005A433A" w14:paraId="420A7B12" w14:textId="77777777" w:rsidTr="009011F8">
        <w:trPr>
          <w:gridAfter w:val="1"/>
          <w:wAfter w:w="10980" w:type="dxa"/>
        </w:trPr>
        <w:tc>
          <w:tcPr>
            <w:tcW w:w="950" w:type="dxa"/>
            <w:shd w:val="clear" w:color="auto" w:fill="FFFFFF" w:themeFill="background1"/>
          </w:tcPr>
          <w:p w14:paraId="312EAC6B"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66994109" w14:textId="1324429D" w:rsidR="00CA6534" w:rsidRPr="005A433A" w:rsidRDefault="00CA6534" w:rsidP="00CA6534">
            <w:pPr>
              <w:rPr>
                <w:highlight w:val="yellow"/>
              </w:rPr>
            </w:pPr>
            <w:r w:rsidRPr="004C041F">
              <w:t>Key Question 7</w:t>
            </w:r>
          </w:p>
        </w:tc>
        <w:tc>
          <w:tcPr>
            <w:tcW w:w="11970" w:type="dxa"/>
          </w:tcPr>
          <w:p w14:paraId="2060F101" w14:textId="77777777" w:rsidR="00CA6534" w:rsidRPr="005A433A" w:rsidRDefault="00CA6534" w:rsidP="00CA6534">
            <w:pPr>
              <w:rPr>
                <w:highlight w:val="yellow"/>
              </w:rPr>
            </w:pPr>
          </w:p>
        </w:tc>
      </w:tr>
      <w:tr w:rsidR="00CA6534" w:rsidRPr="005A433A" w14:paraId="7F8F575A" w14:textId="77777777" w:rsidTr="009011F8">
        <w:trPr>
          <w:gridAfter w:val="1"/>
          <w:wAfter w:w="10980" w:type="dxa"/>
        </w:trPr>
        <w:tc>
          <w:tcPr>
            <w:tcW w:w="950" w:type="dxa"/>
            <w:shd w:val="clear" w:color="auto" w:fill="FFFFFF" w:themeFill="background1"/>
          </w:tcPr>
          <w:p w14:paraId="2635EADB"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7D7F9EC8" w14:textId="711C40F2" w:rsidR="00CA6534" w:rsidRPr="005A433A" w:rsidRDefault="00CA6534" w:rsidP="00CA6534">
            <w:pPr>
              <w:rPr>
                <w:highlight w:val="yellow"/>
              </w:rPr>
            </w:pPr>
            <w:r w:rsidRPr="004C041F">
              <w:t>Key Question 8</w:t>
            </w:r>
          </w:p>
        </w:tc>
        <w:tc>
          <w:tcPr>
            <w:tcW w:w="11970" w:type="dxa"/>
          </w:tcPr>
          <w:p w14:paraId="23FB6CF2" w14:textId="77777777" w:rsidR="00CA6534" w:rsidRPr="005A433A" w:rsidRDefault="00CA6534" w:rsidP="00CA6534">
            <w:pPr>
              <w:rPr>
                <w:highlight w:val="yellow"/>
              </w:rPr>
            </w:pPr>
          </w:p>
        </w:tc>
      </w:tr>
      <w:tr w:rsidR="00CA6534" w:rsidRPr="005A433A" w14:paraId="74026B66" w14:textId="77777777" w:rsidTr="009011F8">
        <w:trPr>
          <w:gridAfter w:val="1"/>
          <w:wAfter w:w="10980" w:type="dxa"/>
        </w:trPr>
        <w:tc>
          <w:tcPr>
            <w:tcW w:w="950" w:type="dxa"/>
            <w:shd w:val="clear" w:color="auto" w:fill="FFFFFF" w:themeFill="background1"/>
          </w:tcPr>
          <w:p w14:paraId="2A8B243D"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36FA0C28" w14:textId="63F481CB" w:rsidR="00CA6534" w:rsidRPr="005A433A" w:rsidRDefault="00CA6534" w:rsidP="00CA6534">
            <w:pPr>
              <w:rPr>
                <w:highlight w:val="yellow"/>
              </w:rPr>
            </w:pPr>
            <w:r w:rsidRPr="004C041F">
              <w:rPr>
                <w:rFonts w:ascii="Arial" w:hAnsi="Arial" w:cs="Arial"/>
                <w:noProof/>
                <w:sz w:val="20"/>
                <w:szCs w:val="20"/>
                <w:lang w:eastAsia="en-ZA"/>
              </w:rPr>
              <w:t xml:space="preserve">Key Question </w:t>
            </w:r>
            <w:r>
              <w:rPr>
                <w:rFonts w:ascii="Arial" w:hAnsi="Arial" w:cs="Arial"/>
                <w:noProof/>
                <w:sz w:val="20"/>
                <w:szCs w:val="20"/>
                <w:lang w:eastAsia="en-ZA"/>
              </w:rPr>
              <w:t>9</w:t>
            </w:r>
          </w:p>
        </w:tc>
        <w:tc>
          <w:tcPr>
            <w:tcW w:w="11970" w:type="dxa"/>
          </w:tcPr>
          <w:p w14:paraId="31B125C3" w14:textId="77777777" w:rsidR="00CA6534" w:rsidRPr="005A433A" w:rsidRDefault="00CA6534" w:rsidP="00CA6534">
            <w:pPr>
              <w:rPr>
                <w:highlight w:val="yellow"/>
              </w:rPr>
            </w:pPr>
          </w:p>
        </w:tc>
      </w:tr>
      <w:tr w:rsidR="00CA6534" w:rsidRPr="005A433A" w14:paraId="6ABD5768" w14:textId="77777777" w:rsidTr="009011F8">
        <w:trPr>
          <w:gridAfter w:val="1"/>
          <w:wAfter w:w="10980" w:type="dxa"/>
        </w:trPr>
        <w:tc>
          <w:tcPr>
            <w:tcW w:w="950" w:type="dxa"/>
            <w:shd w:val="clear" w:color="auto" w:fill="FFFFFF" w:themeFill="background1"/>
          </w:tcPr>
          <w:p w14:paraId="6F1911FA"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2FD397D0" w14:textId="36242895" w:rsidR="00CA6534" w:rsidRPr="005A433A" w:rsidRDefault="00CA6534" w:rsidP="00CA6534">
            <w:pPr>
              <w:rPr>
                <w:highlight w:val="yellow"/>
              </w:rPr>
            </w:pPr>
            <w:r w:rsidRPr="004C041F">
              <w:t xml:space="preserve">Key Question </w:t>
            </w:r>
            <w:r>
              <w:t>10</w:t>
            </w:r>
          </w:p>
        </w:tc>
        <w:tc>
          <w:tcPr>
            <w:tcW w:w="11970" w:type="dxa"/>
          </w:tcPr>
          <w:p w14:paraId="6373C0EE" w14:textId="77777777" w:rsidR="00CA6534" w:rsidRPr="005A433A" w:rsidRDefault="00CA6534" w:rsidP="00CA6534">
            <w:pPr>
              <w:rPr>
                <w:highlight w:val="yellow"/>
              </w:rPr>
            </w:pPr>
          </w:p>
        </w:tc>
      </w:tr>
      <w:tr w:rsidR="00CA6534" w:rsidRPr="005A433A" w14:paraId="20377DC5" w14:textId="77777777" w:rsidTr="009011F8">
        <w:trPr>
          <w:gridAfter w:val="1"/>
          <w:wAfter w:w="10980" w:type="dxa"/>
        </w:trPr>
        <w:tc>
          <w:tcPr>
            <w:tcW w:w="950" w:type="dxa"/>
            <w:shd w:val="clear" w:color="auto" w:fill="FFFFFF" w:themeFill="background1"/>
          </w:tcPr>
          <w:p w14:paraId="6DAA93A7"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43EF6195" w14:textId="24359BD2" w:rsidR="00CA6534" w:rsidRPr="005A433A" w:rsidRDefault="00CA6534" w:rsidP="00CA6534">
            <w:pPr>
              <w:rPr>
                <w:highlight w:val="yellow"/>
              </w:rPr>
            </w:pPr>
            <w:r w:rsidRPr="004C041F">
              <w:t xml:space="preserve">Key Question </w:t>
            </w:r>
            <w:r>
              <w:t>11</w:t>
            </w:r>
          </w:p>
        </w:tc>
        <w:tc>
          <w:tcPr>
            <w:tcW w:w="11970" w:type="dxa"/>
          </w:tcPr>
          <w:p w14:paraId="517F6AF8" w14:textId="77777777" w:rsidR="00CA6534" w:rsidRPr="005A433A" w:rsidRDefault="00CA6534" w:rsidP="00CA6534">
            <w:pPr>
              <w:rPr>
                <w:highlight w:val="yellow"/>
              </w:rPr>
            </w:pPr>
          </w:p>
        </w:tc>
      </w:tr>
      <w:tr w:rsidR="00CA6534" w:rsidRPr="005A433A" w14:paraId="69A64A64" w14:textId="77777777" w:rsidTr="009011F8">
        <w:trPr>
          <w:gridAfter w:val="1"/>
          <w:wAfter w:w="10980" w:type="dxa"/>
        </w:trPr>
        <w:tc>
          <w:tcPr>
            <w:tcW w:w="950" w:type="dxa"/>
            <w:shd w:val="clear" w:color="auto" w:fill="FFFFFF" w:themeFill="background1"/>
          </w:tcPr>
          <w:p w14:paraId="0F701C9A"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5B05FA77" w14:textId="37A789E7" w:rsidR="00CA6534" w:rsidRPr="005A433A" w:rsidRDefault="00CA6534" w:rsidP="00CA6534">
            <w:pPr>
              <w:rPr>
                <w:highlight w:val="yellow"/>
              </w:rPr>
            </w:pPr>
            <w:r w:rsidRPr="004C041F">
              <w:t xml:space="preserve">Key Question </w:t>
            </w:r>
            <w:r>
              <w:t>12</w:t>
            </w:r>
          </w:p>
        </w:tc>
        <w:tc>
          <w:tcPr>
            <w:tcW w:w="11970" w:type="dxa"/>
          </w:tcPr>
          <w:p w14:paraId="0F667BC1" w14:textId="77777777" w:rsidR="00CA6534" w:rsidRPr="005A433A" w:rsidRDefault="00CA6534" w:rsidP="00CA6534">
            <w:pPr>
              <w:rPr>
                <w:highlight w:val="yellow"/>
              </w:rPr>
            </w:pPr>
          </w:p>
        </w:tc>
      </w:tr>
      <w:tr w:rsidR="00CA6534" w:rsidRPr="005A433A" w14:paraId="542DCEFD" w14:textId="77777777" w:rsidTr="009011F8">
        <w:trPr>
          <w:gridAfter w:val="1"/>
          <w:wAfter w:w="10980" w:type="dxa"/>
        </w:trPr>
        <w:tc>
          <w:tcPr>
            <w:tcW w:w="950" w:type="dxa"/>
            <w:shd w:val="clear" w:color="auto" w:fill="FFFFFF" w:themeFill="background1"/>
          </w:tcPr>
          <w:p w14:paraId="1DEA1C50"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394CF81D" w14:textId="316228C1" w:rsidR="00CA6534" w:rsidRPr="005A433A" w:rsidRDefault="00CA6534" w:rsidP="00CA6534">
            <w:pPr>
              <w:rPr>
                <w:highlight w:val="yellow"/>
              </w:rPr>
            </w:pPr>
            <w:r w:rsidRPr="004C041F">
              <w:t xml:space="preserve">Key Question </w:t>
            </w:r>
            <w:r>
              <w:t>13</w:t>
            </w:r>
          </w:p>
        </w:tc>
        <w:tc>
          <w:tcPr>
            <w:tcW w:w="11970" w:type="dxa"/>
          </w:tcPr>
          <w:p w14:paraId="58D73C36" w14:textId="77777777" w:rsidR="00CA6534" w:rsidRPr="005A433A" w:rsidRDefault="00CA6534" w:rsidP="00CA6534">
            <w:pPr>
              <w:rPr>
                <w:highlight w:val="yellow"/>
              </w:rPr>
            </w:pPr>
          </w:p>
        </w:tc>
      </w:tr>
      <w:tr w:rsidR="00CA6534" w:rsidRPr="005A433A" w14:paraId="799CBA60" w14:textId="77777777" w:rsidTr="009011F8">
        <w:trPr>
          <w:gridAfter w:val="1"/>
          <w:wAfter w:w="10980" w:type="dxa"/>
        </w:trPr>
        <w:tc>
          <w:tcPr>
            <w:tcW w:w="950" w:type="dxa"/>
            <w:shd w:val="clear" w:color="auto" w:fill="FFFFFF" w:themeFill="background1"/>
          </w:tcPr>
          <w:p w14:paraId="310DCA6F"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791BD851" w14:textId="1DC232AE" w:rsidR="00CA6534" w:rsidRPr="005A433A" w:rsidRDefault="00CA6534" w:rsidP="00CA6534">
            <w:pPr>
              <w:rPr>
                <w:highlight w:val="yellow"/>
              </w:rPr>
            </w:pPr>
            <w:r w:rsidRPr="004C041F">
              <w:t xml:space="preserve">Key Question </w:t>
            </w:r>
            <w:r>
              <w:t>14</w:t>
            </w:r>
          </w:p>
        </w:tc>
        <w:tc>
          <w:tcPr>
            <w:tcW w:w="11970" w:type="dxa"/>
          </w:tcPr>
          <w:p w14:paraId="3C468D05" w14:textId="77777777" w:rsidR="00CA6534" w:rsidRPr="005A433A" w:rsidRDefault="00CA6534" w:rsidP="00CA6534">
            <w:pPr>
              <w:rPr>
                <w:highlight w:val="yellow"/>
              </w:rPr>
            </w:pPr>
          </w:p>
        </w:tc>
      </w:tr>
      <w:tr w:rsidR="00CA6534" w:rsidRPr="005A433A" w14:paraId="0C5D9853" w14:textId="77777777" w:rsidTr="009011F8">
        <w:trPr>
          <w:gridAfter w:val="1"/>
          <w:wAfter w:w="10980" w:type="dxa"/>
        </w:trPr>
        <w:tc>
          <w:tcPr>
            <w:tcW w:w="950" w:type="dxa"/>
            <w:shd w:val="clear" w:color="auto" w:fill="FFFFFF" w:themeFill="background1"/>
          </w:tcPr>
          <w:p w14:paraId="641A223B" w14:textId="77777777" w:rsidR="00CA6534" w:rsidRPr="00F73895" w:rsidRDefault="00CA6534" w:rsidP="00CA6534">
            <w:pPr>
              <w:pStyle w:val="ListParagraph"/>
              <w:numPr>
                <w:ilvl w:val="0"/>
                <w:numId w:val="1"/>
              </w:numPr>
              <w:jc w:val="both"/>
              <w:rPr>
                <w:rFonts w:ascii="Arial" w:hAnsi="Arial" w:cs="Arial"/>
                <w:color w:val="000000" w:themeColor="text1"/>
              </w:rPr>
            </w:pPr>
          </w:p>
        </w:tc>
        <w:tc>
          <w:tcPr>
            <w:tcW w:w="2465" w:type="dxa"/>
          </w:tcPr>
          <w:p w14:paraId="59A00CFF" w14:textId="026CE263" w:rsidR="00CA6534" w:rsidRPr="005A433A" w:rsidRDefault="00CA6534" w:rsidP="00CA6534">
            <w:pPr>
              <w:rPr>
                <w:highlight w:val="yellow"/>
              </w:rPr>
            </w:pPr>
          </w:p>
        </w:tc>
        <w:tc>
          <w:tcPr>
            <w:tcW w:w="11970" w:type="dxa"/>
          </w:tcPr>
          <w:p w14:paraId="6C1F6B20" w14:textId="77777777" w:rsidR="00CA6534" w:rsidRPr="005A433A" w:rsidRDefault="00CA6534" w:rsidP="00CA6534">
            <w:pPr>
              <w:rPr>
                <w:highlight w:val="yellow"/>
              </w:rPr>
            </w:pPr>
          </w:p>
        </w:tc>
      </w:tr>
      <w:tr w:rsidR="00CF53DD" w:rsidRPr="005A433A" w14:paraId="44787387" w14:textId="77777777" w:rsidTr="009011F8">
        <w:trPr>
          <w:gridAfter w:val="1"/>
          <w:wAfter w:w="10980" w:type="dxa"/>
        </w:trPr>
        <w:tc>
          <w:tcPr>
            <w:tcW w:w="950" w:type="dxa"/>
            <w:shd w:val="clear" w:color="auto" w:fill="EEECE1" w:themeFill="background2"/>
          </w:tcPr>
          <w:p w14:paraId="27DE0561" w14:textId="7A887A90" w:rsidR="00CF53DD" w:rsidRPr="00F73895" w:rsidRDefault="00CF53DD"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lastRenderedPageBreak/>
              <w:t>No</w:t>
            </w:r>
          </w:p>
        </w:tc>
        <w:tc>
          <w:tcPr>
            <w:tcW w:w="2465" w:type="dxa"/>
            <w:shd w:val="clear" w:color="auto" w:fill="EEECE1" w:themeFill="background2"/>
          </w:tcPr>
          <w:p w14:paraId="0B81112A" w14:textId="7DB1C4AF" w:rsidR="00CF53DD" w:rsidRPr="005A433A" w:rsidRDefault="00CF53DD" w:rsidP="00CF53DD">
            <w:pPr>
              <w:rPr>
                <w:highlight w:val="yellow"/>
              </w:rPr>
            </w:pPr>
            <w:r w:rsidRPr="004B003B">
              <w:rPr>
                <w:rFonts w:ascii="Arial" w:hAnsi="Arial" w:cs="Arial"/>
                <w:b/>
                <w:bCs/>
                <w:color w:val="C00000"/>
              </w:rPr>
              <w:t>Recommendation</w:t>
            </w:r>
            <w:r w:rsidR="002B74AA">
              <w:rPr>
                <w:rFonts w:ascii="Arial" w:hAnsi="Arial" w:cs="Arial"/>
                <w:b/>
                <w:bCs/>
                <w:color w:val="C00000"/>
              </w:rPr>
              <w:t xml:space="preserve"> 3</w:t>
            </w:r>
            <w:r w:rsidRPr="004B003B">
              <w:rPr>
                <w:rFonts w:ascii="Arial" w:hAnsi="Arial" w:cs="Arial"/>
                <w:b/>
                <w:bCs/>
                <w:color w:val="C00000"/>
              </w:rPr>
              <w:t xml:space="preserve"> </w:t>
            </w:r>
            <w:r w:rsidRPr="004C041F">
              <w:rPr>
                <w:rFonts w:ascii="Arial" w:hAnsi="Arial" w:cs="Arial"/>
                <w:b/>
                <w:bCs/>
              </w:rPr>
              <w:t>– General Comment</w:t>
            </w:r>
            <w:r>
              <w:rPr>
                <w:rFonts w:ascii="Arial" w:hAnsi="Arial" w:cs="Arial"/>
                <w:b/>
                <w:bCs/>
              </w:rPr>
              <w:t>s</w:t>
            </w:r>
          </w:p>
        </w:tc>
        <w:tc>
          <w:tcPr>
            <w:tcW w:w="11970" w:type="dxa"/>
            <w:shd w:val="clear" w:color="auto" w:fill="EEECE1" w:themeFill="background2"/>
          </w:tcPr>
          <w:p w14:paraId="717C3133" w14:textId="13CB7FC2" w:rsidR="00CF53DD" w:rsidRPr="005A433A" w:rsidRDefault="00CF53DD" w:rsidP="00CF53DD">
            <w:pPr>
              <w:rPr>
                <w:highlight w:val="yellow"/>
              </w:rPr>
            </w:pPr>
            <w:r w:rsidRPr="00F73895">
              <w:rPr>
                <w:rFonts w:ascii="Arial" w:hAnsi="Arial" w:cs="Arial"/>
                <w:b/>
                <w:color w:val="000000" w:themeColor="text1"/>
              </w:rPr>
              <w:t>Issue/Comment/Recommendation</w:t>
            </w:r>
          </w:p>
        </w:tc>
      </w:tr>
      <w:tr w:rsidR="00CA6534" w:rsidRPr="005A433A" w14:paraId="1B408103" w14:textId="77777777" w:rsidTr="009011F8">
        <w:trPr>
          <w:gridAfter w:val="1"/>
          <w:wAfter w:w="10980" w:type="dxa"/>
        </w:trPr>
        <w:tc>
          <w:tcPr>
            <w:tcW w:w="950" w:type="dxa"/>
            <w:shd w:val="clear" w:color="auto" w:fill="FFFFFF" w:themeFill="background1"/>
          </w:tcPr>
          <w:p w14:paraId="27306052" w14:textId="77777777" w:rsidR="00CA6534" w:rsidRPr="00F73895" w:rsidRDefault="00CA6534" w:rsidP="00CF53DD">
            <w:pPr>
              <w:pStyle w:val="ListParagraph"/>
              <w:ind w:left="360"/>
              <w:jc w:val="both"/>
              <w:rPr>
                <w:rFonts w:ascii="Arial" w:hAnsi="Arial" w:cs="Arial"/>
                <w:color w:val="000000" w:themeColor="text1"/>
              </w:rPr>
            </w:pPr>
          </w:p>
        </w:tc>
        <w:tc>
          <w:tcPr>
            <w:tcW w:w="2465" w:type="dxa"/>
          </w:tcPr>
          <w:p w14:paraId="05EBF35F" w14:textId="77777777" w:rsidR="00CA6534" w:rsidRPr="005A433A" w:rsidRDefault="00CA6534" w:rsidP="00CA6534">
            <w:pPr>
              <w:rPr>
                <w:highlight w:val="yellow"/>
              </w:rPr>
            </w:pPr>
          </w:p>
        </w:tc>
        <w:tc>
          <w:tcPr>
            <w:tcW w:w="11970" w:type="dxa"/>
          </w:tcPr>
          <w:p w14:paraId="47E44539" w14:textId="77777777" w:rsidR="00CA6534" w:rsidRPr="005A433A" w:rsidRDefault="00CA6534" w:rsidP="00CA6534">
            <w:pPr>
              <w:rPr>
                <w:highlight w:val="yellow"/>
              </w:rPr>
            </w:pPr>
          </w:p>
        </w:tc>
      </w:tr>
      <w:tr w:rsidR="00CF53DD" w:rsidRPr="005A433A" w14:paraId="08DE5F21" w14:textId="77777777" w:rsidTr="009011F8">
        <w:trPr>
          <w:gridAfter w:val="1"/>
          <w:wAfter w:w="10980" w:type="dxa"/>
        </w:trPr>
        <w:tc>
          <w:tcPr>
            <w:tcW w:w="950" w:type="dxa"/>
            <w:shd w:val="clear" w:color="auto" w:fill="EEECE1" w:themeFill="background2"/>
          </w:tcPr>
          <w:p w14:paraId="5CE05173" w14:textId="06EF3E93" w:rsidR="00CF53DD" w:rsidRPr="00F73895" w:rsidRDefault="00CF53DD" w:rsidP="003A0C45">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24A1944D" w14:textId="27D3762C" w:rsidR="00CF53DD" w:rsidRPr="005A433A" w:rsidRDefault="00CF53DD" w:rsidP="00CF53DD">
            <w:pPr>
              <w:rPr>
                <w:highlight w:val="yellow"/>
              </w:rPr>
            </w:pPr>
            <w:r w:rsidRPr="004B003B">
              <w:rPr>
                <w:rFonts w:ascii="Arial" w:hAnsi="Arial" w:cs="Arial"/>
                <w:b/>
                <w:color w:val="C00000"/>
              </w:rPr>
              <w:t xml:space="preserve">Recommendation </w:t>
            </w:r>
            <w:r w:rsidR="002B74AA">
              <w:rPr>
                <w:rFonts w:ascii="Arial" w:hAnsi="Arial" w:cs="Arial"/>
                <w:b/>
                <w:color w:val="C00000"/>
              </w:rPr>
              <w:t>4</w:t>
            </w:r>
            <w:r>
              <w:rPr>
                <w:rFonts w:ascii="Arial" w:hAnsi="Arial" w:cs="Arial"/>
                <w:b/>
                <w:color w:val="000000" w:themeColor="text1"/>
              </w:rPr>
              <w:t xml:space="preserve"> </w:t>
            </w:r>
            <w:r w:rsidRPr="00574466">
              <w:rPr>
                <w:rFonts w:ascii="Arial" w:hAnsi="Arial" w:cs="Arial"/>
                <w:b/>
                <w:color w:val="C00000"/>
              </w:rPr>
              <w:t>- Key questions</w:t>
            </w:r>
          </w:p>
        </w:tc>
        <w:tc>
          <w:tcPr>
            <w:tcW w:w="11970" w:type="dxa"/>
            <w:shd w:val="clear" w:color="auto" w:fill="EEECE1" w:themeFill="background2"/>
          </w:tcPr>
          <w:p w14:paraId="65C31A8C" w14:textId="7192FA17" w:rsidR="00CF53DD" w:rsidRPr="005A433A" w:rsidRDefault="00CF53DD" w:rsidP="00CF53DD">
            <w:pPr>
              <w:rPr>
                <w:highlight w:val="yellow"/>
              </w:rPr>
            </w:pPr>
            <w:r w:rsidRPr="00F73895">
              <w:rPr>
                <w:rFonts w:ascii="Arial" w:hAnsi="Arial" w:cs="Arial"/>
                <w:b/>
                <w:color w:val="000000" w:themeColor="text1"/>
              </w:rPr>
              <w:t xml:space="preserve">Issue/Comment/Recommendation </w:t>
            </w:r>
          </w:p>
        </w:tc>
      </w:tr>
      <w:tr w:rsidR="00574466" w:rsidRPr="005A433A" w14:paraId="46736C06" w14:textId="385DF352" w:rsidTr="009011F8">
        <w:tc>
          <w:tcPr>
            <w:tcW w:w="950" w:type="dxa"/>
            <w:shd w:val="clear" w:color="auto" w:fill="FFFFFF" w:themeFill="background1"/>
          </w:tcPr>
          <w:p w14:paraId="34F04E21"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01F21039" w14:textId="39FCEB21" w:rsidR="00574466" w:rsidRPr="005A433A" w:rsidRDefault="00574466" w:rsidP="00574466">
            <w:pPr>
              <w:rPr>
                <w:highlight w:val="yellow"/>
              </w:rPr>
            </w:pPr>
            <w:r w:rsidRPr="004C041F">
              <w:rPr>
                <w:rFonts w:ascii="Arial" w:hAnsi="Arial" w:cs="Arial"/>
                <w:noProof/>
                <w:sz w:val="20"/>
                <w:szCs w:val="20"/>
                <w:lang w:eastAsia="en-ZA"/>
              </w:rPr>
              <w:t>Key Question 1</w:t>
            </w:r>
          </w:p>
        </w:tc>
        <w:tc>
          <w:tcPr>
            <w:tcW w:w="11970" w:type="dxa"/>
          </w:tcPr>
          <w:p w14:paraId="3E651214" w14:textId="77777777" w:rsidR="00574466" w:rsidRPr="005A433A" w:rsidRDefault="00574466" w:rsidP="00574466">
            <w:pPr>
              <w:rPr>
                <w:highlight w:val="yellow"/>
              </w:rPr>
            </w:pPr>
          </w:p>
        </w:tc>
        <w:tc>
          <w:tcPr>
            <w:tcW w:w="10980" w:type="dxa"/>
          </w:tcPr>
          <w:p w14:paraId="074C69F5" w14:textId="77777777" w:rsidR="00574466" w:rsidRPr="005A433A" w:rsidRDefault="00574466" w:rsidP="00574466"/>
        </w:tc>
      </w:tr>
      <w:tr w:rsidR="00574466" w:rsidRPr="005A433A" w14:paraId="3C864437" w14:textId="19899554" w:rsidTr="009011F8">
        <w:tc>
          <w:tcPr>
            <w:tcW w:w="950" w:type="dxa"/>
            <w:shd w:val="clear" w:color="auto" w:fill="FFFFFF" w:themeFill="background1"/>
          </w:tcPr>
          <w:p w14:paraId="7840D169"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69AE8F7F" w14:textId="36D52057" w:rsidR="00574466" w:rsidRPr="005A433A" w:rsidRDefault="00574466" w:rsidP="00574466">
            <w:pPr>
              <w:rPr>
                <w:highlight w:val="yellow"/>
              </w:rPr>
            </w:pPr>
            <w:r w:rsidRPr="004C041F">
              <w:t>Key Question 2</w:t>
            </w:r>
          </w:p>
        </w:tc>
        <w:tc>
          <w:tcPr>
            <w:tcW w:w="11970" w:type="dxa"/>
          </w:tcPr>
          <w:p w14:paraId="68C3D9C5" w14:textId="77777777" w:rsidR="00574466" w:rsidRPr="005A433A" w:rsidRDefault="00574466" w:rsidP="00574466">
            <w:pPr>
              <w:rPr>
                <w:highlight w:val="yellow"/>
              </w:rPr>
            </w:pPr>
          </w:p>
        </w:tc>
        <w:tc>
          <w:tcPr>
            <w:tcW w:w="10980" w:type="dxa"/>
          </w:tcPr>
          <w:p w14:paraId="4E326944" w14:textId="77777777" w:rsidR="00574466" w:rsidRPr="005A433A" w:rsidRDefault="00574466" w:rsidP="00574466"/>
        </w:tc>
      </w:tr>
      <w:tr w:rsidR="00574466" w:rsidRPr="005A433A" w14:paraId="7856746A" w14:textId="77777777" w:rsidTr="009011F8">
        <w:trPr>
          <w:gridAfter w:val="1"/>
          <w:wAfter w:w="10980" w:type="dxa"/>
        </w:trPr>
        <w:tc>
          <w:tcPr>
            <w:tcW w:w="950" w:type="dxa"/>
            <w:shd w:val="clear" w:color="auto" w:fill="FFFFFF" w:themeFill="background1"/>
          </w:tcPr>
          <w:p w14:paraId="008C728B"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2712DE6B" w14:textId="29466ACB" w:rsidR="00574466" w:rsidRPr="005A433A" w:rsidRDefault="00574466" w:rsidP="00574466">
            <w:pPr>
              <w:rPr>
                <w:highlight w:val="yellow"/>
              </w:rPr>
            </w:pPr>
            <w:r w:rsidRPr="004C041F">
              <w:t>Key Question 3</w:t>
            </w:r>
          </w:p>
        </w:tc>
        <w:tc>
          <w:tcPr>
            <w:tcW w:w="11970" w:type="dxa"/>
          </w:tcPr>
          <w:p w14:paraId="19EB70E3" w14:textId="77777777" w:rsidR="00574466" w:rsidRPr="005A433A" w:rsidRDefault="00574466" w:rsidP="00574466">
            <w:pPr>
              <w:rPr>
                <w:highlight w:val="yellow"/>
              </w:rPr>
            </w:pPr>
          </w:p>
        </w:tc>
      </w:tr>
      <w:tr w:rsidR="00574466" w:rsidRPr="005A433A" w14:paraId="2656D33A" w14:textId="77777777" w:rsidTr="009011F8">
        <w:trPr>
          <w:gridAfter w:val="1"/>
          <w:wAfter w:w="10980" w:type="dxa"/>
        </w:trPr>
        <w:tc>
          <w:tcPr>
            <w:tcW w:w="950" w:type="dxa"/>
            <w:shd w:val="clear" w:color="auto" w:fill="FFFFFF" w:themeFill="background1"/>
          </w:tcPr>
          <w:p w14:paraId="27BCF4B1"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1703F502" w14:textId="0D7BC8A3" w:rsidR="00574466" w:rsidRPr="005A433A" w:rsidRDefault="00574466" w:rsidP="00574466">
            <w:pPr>
              <w:rPr>
                <w:highlight w:val="yellow"/>
              </w:rPr>
            </w:pPr>
            <w:r w:rsidRPr="004C041F">
              <w:t>Key Question 4</w:t>
            </w:r>
          </w:p>
        </w:tc>
        <w:tc>
          <w:tcPr>
            <w:tcW w:w="11970" w:type="dxa"/>
          </w:tcPr>
          <w:p w14:paraId="0DDB04E1" w14:textId="77777777" w:rsidR="00574466" w:rsidRPr="005A433A" w:rsidRDefault="00574466" w:rsidP="00574466">
            <w:pPr>
              <w:rPr>
                <w:highlight w:val="yellow"/>
              </w:rPr>
            </w:pPr>
          </w:p>
        </w:tc>
      </w:tr>
      <w:tr w:rsidR="00574466" w:rsidRPr="005A433A" w14:paraId="4E1664C7" w14:textId="77777777" w:rsidTr="009011F8">
        <w:trPr>
          <w:gridAfter w:val="1"/>
          <w:wAfter w:w="10980" w:type="dxa"/>
        </w:trPr>
        <w:tc>
          <w:tcPr>
            <w:tcW w:w="950" w:type="dxa"/>
            <w:shd w:val="clear" w:color="auto" w:fill="FFFFFF" w:themeFill="background1"/>
          </w:tcPr>
          <w:p w14:paraId="4E9713F2"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14E51444" w14:textId="77777777" w:rsidR="00574466" w:rsidRPr="005A433A" w:rsidRDefault="00574466" w:rsidP="00574466">
            <w:pPr>
              <w:rPr>
                <w:highlight w:val="yellow"/>
              </w:rPr>
            </w:pPr>
          </w:p>
        </w:tc>
        <w:tc>
          <w:tcPr>
            <w:tcW w:w="11970" w:type="dxa"/>
          </w:tcPr>
          <w:p w14:paraId="33473704" w14:textId="77777777" w:rsidR="00574466" w:rsidRPr="005A433A" w:rsidRDefault="00574466" w:rsidP="00574466">
            <w:pPr>
              <w:rPr>
                <w:highlight w:val="yellow"/>
              </w:rPr>
            </w:pPr>
          </w:p>
        </w:tc>
      </w:tr>
      <w:tr w:rsidR="00574466" w:rsidRPr="005A433A" w14:paraId="1BA874E4" w14:textId="77777777" w:rsidTr="009011F8">
        <w:trPr>
          <w:gridAfter w:val="1"/>
          <w:wAfter w:w="10980" w:type="dxa"/>
        </w:trPr>
        <w:tc>
          <w:tcPr>
            <w:tcW w:w="950" w:type="dxa"/>
            <w:shd w:val="clear" w:color="auto" w:fill="EEECE1" w:themeFill="background2"/>
          </w:tcPr>
          <w:p w14:paraId="13905FE7" w14:textId="343004D3" w:rsidR="00574466" w:rsidRPr="00F73895" w:rsidRDefault="00574466" w:rsidP="003A0C45">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24BBE927" w14:textId="76692E8D"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4 – General Comments</w:t>
            </w:r>
          </w:p>
        </w:tc>
        <w:tc>
          <w:tcPr>
            <w:tcW w:w="11970" w:type="dxa"/>
            <w:shd w:val="clear" w:color="auto" w:fill="EEECE1" w:themeFill="background2"/>
          </w:tcPr>
          <w:p w14:paraId="57EC348A" w14:textId="7D5108D9"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59DC41AE" w14:textId="77777777" w:rsidTr="009011F8">
        <w:trPr>
          <w:gridAfter w:val="1"/>
          <w:wAfter w:w="10980" w:type="dxa"/>
        </w:trPr>
        <w:tc>
          <w:tcPr>
            <w:tcW w:w="950" w:type="dxa"/>
            <w:shd w:val="clear" w:color="auto" w:fill="FFFFFF" w:themeFill="background1"/>
          </w:tcPr>
          <w:p w14:paraId="60A9C0E4"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6B59E063" w14:textId="77777777" w:rsidR="00574466" w:rsidRPr="005A433A" w:rsidRDefault="00574466" w:rsidP="00574466">
            <w:pPr>
              <w:rPr>
                <w:highlight w:val="yellow"/>
              </w:rPr>
            </w:pPr>
          </w:p>
        </w:tc>
        <w:tc>
          <w:tcPr>
            <w:tcW w:w="11970" w:type="dxa"/>
          </w:tcPr>
          <w:p w14:paraId="720235F1" w14:textId="7BF50B62"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4858BAE9" w14:textId="77777777" w:rsidTr="009011F8">
        <w:trPr>
          <w:gridAfter w:val="1"/>
          <w:wAfter w:w="10980" w:type="dxa"/>
        </w:trPr>
        <w:tc>
          <w:tcPr>
            <w:tcW w:w="950" w:type="dxa"/>
            <w:shd w:val="clear" w:color="auto" w:fill="FFFFFF" w:themeFill="background1"/>
          </w:tcPr>
          <w:p w14:paraId="6F88F609"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7453AD21" w14:textId="77777777" w:rsidR="00574466" w:rsidRPr="005A433A" w:rsidRDefault="00574466" w:rsidP="00574466">
            <w:pPr>
              <w:rPr>
                <w:highlight w:val="yellow"/>
              </w:rPr>
            </w:pPr>
          </w:p>
        </w:tc>
        <w:tc>
          <w:tcPr>
            <w:tcW w:w="11970" w:type="dxa"/>
          </w:tcPr>
          <w:p w14:paraId="4925C08D" w14:textId="77777777" w:rsidR="00574466" w:rsidRPr="005A433A" w:rsidRDefault="00574466" w:rsidP="00574466">
            <w:pPr>
              <w:rPr>
                <w:highlight w:val="yellow"/>
              </w:rPr>
            </w:pPr>
          </w:p>
        </w:tc>
      </w:tr>
      <w:tr w:rsidR="00574466" w:rsidRPr="005A433A" w14:paraId="1B1885C4" w14:textId="77777777" w:rsidTr="009011F8">
        <w:trPr>
          <w:gridAfter w:val="1"/>
          <w:wAfter w:w="10980" w:type="dxa"/>
        </w:trPr>
        <w:tc>
          <w:tcPr>
            <w:tcW w:w="950" w:type="dxa"/>
            <w:shd w:val="clear" w:color="auto" w:fill="FFFFFF" w:themeFill="background1"/>
          </w:tcPr>
          <w:p w14:paraId="40C6C806"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24F45D15" w14:textId="77777777" w:rsidR="00574466" w:rsidRPr="005A433A" w:rsidRDefault="00574466" w:rsidP="00574466">
            <w:pPr>
              <w:rPr>
                <w:highlight w:val="yellow"/>
              </w:rPr>
            </w:pPr>
          </w:p>
        </w:tc>
        <w:tc>
          <w:tcPr>
            <w:tcW w:w="11970" w:type="dxa"/>
          </w:tcPr>
          <w:p w14:paraId="4DA3AC5F" w14:textId="77777777" w:rsidR="00574466" w:rsidRPr="005A433A" w:rsidRDefault="00574466" w:rsidP="00574466">
            <w:pPr>
              <w:rPr>
                <w:highlight w:val="yellow"/>
              </w:rPr>
            </w:pPr>
          </w:p>
        </w:tc>
      </w:tr>
      <w:tr w:rsidR="00574466" w:rsidRPr="005A433A" w14:paraId="7CD479B4" w14:textId="77777777" w:rsidTr="009011F8">
        <w:trPr>
          <w:gridAfter w:val="1"/>
          <w:wAfter w:w="10980" w:type="dxa"/>
        </w:trPr>
        <w:tc>
          <w:tcPr>
            <w:tcW w:w="950" w:type="dxa"/>
            <w:shd w:val="clear" w:color="auto" w:fill="EEECE1" w:themeFill="background2"/>
          </w:tcPr>
          <w:p w14:paraId="30F8AA2F" w14:textId="7C3CA5E4" w:rsidR="00574466" w:rsidRPr="00F73895" w:rsidRDefault="00574466" w:rsidP="003A0C45">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4EA5A20B" w14:textId="3C2BDCBF" w:rsidR="00574466" w:rsidRPr="005A433A" w:rsidRDefault="00574466" w:rsidP="00574466">
            <w:pPr>
              <w:rPr>
                <w:highlight w:val="yellow"/>
              </w:rPr>
            </w:pPr>
            <w:r w:rsidRPr="004B003B">
              <w:rPr>
                <w:rFonts w:ascii="Arial" w:hAnsi="Arial" w:cs="Arial"/>
                <w:b/>
                <w:color w:val="C00000"/>
              </w:rPr>
              <w:t xml:space="preserve">Recommendation </w:t>
            </w:r>
            <w:r>
              <w:rPr>
                <w:rFonts w:ascii="Arial" w:hAnsi="Arial" w:cs="Arial"/>
                <w:b/>
                <w:color w:val="C00000"/>
              </w:rPr>
              <w:t>5</w:t>
            </w:r>
            <w:r w:rsidRPr="00574466">
              <w:rPr>
                <w:rFonts w:ascii="Arial" w:hAnsi="Arial" w:cs="Arial"/>
                <w:b/>
                <w:color w:val="C00000"/>
              </w:rPr>
              <w:t xml:space="preserve"> - Key questions</w:t>
            </w:r>
          </w:p>
        </w:tc>
        <w:tc>
          <w:tcPr>
            <w:tcW w:w="11970" w:type="dxa"/>
            <w:shd w:val="clear" w:color="auto" w:fill="EEECE1" w:themeFill="background2"/>
          </w:tcPr>
          <w:p w14:paraId="43465916" w14:textId="65CAEA34"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574466" w:rsidRPr="005A433A" w14:paraId="19E1F44F" w14:textId="77777777" w:rsidTr="009011F8">
        <w:trPr>
          <w:gridAfter w:val="1"/>
          <w:wAfter w:w="10980" w:type="dxa"/>
        </w:trPr>
        <w:tc>
          <w:tcPr>
            <w:tcW w:w="950" w:type="dxa"/>
            <w:shd w:val="clear" w:color="auto" w:fill="FFFFFF" w:themeFill="background1"/>
          </w:tcPr>
          <w:p w14:paraId="4F34F4D1" w14:textId="77777777" w:rsidR="00574466" w:rsidRPr="00F73895" w:rsidRDefault="00574466" w:rsidP="00574466">
            <w:pPr>
              <w:pStyle w:val="ListParagraph"/>
              <w:ind w:left="360"/>
              <w:jc w:val="both"/>
              <w:rPr>
                <w:rFonts w:ascii="Arial" w:hAnsi="Arial" w:cs="Arial"/>
                <w:color w:val="000000" w:themeColor="text1"/>
              </w:rPr>
            </w:pPr>
            <w:bookmarkStart w:id="1" w:name="_Hlk114676281"/>
          </w:p>
        </w:tc>
        <w:tc>
          <w:tcPr>
            <w:tcW w:w="2465" w:type="dxa"/>
          </w:tcPr>
          <w:p w14:paraId="3DA0E6B1" w14:textId="2E2F81F1" w:rsidR="00574466" w:rsidRPr="005A433A" w:rsidRDefault="00574466" w:rsidP="00574466">
            <w:pPr>
              <w:rPr>
                <w:highlight w:val="yellow"/>
              </w:rPr>
            </w:pPr>
            <w:r w:rsidRPr="004C041F">
              <w:rPr>
                <w:rFonts w:ascii="Arial" w:hAnsi="Arial" w:cs="Arial"/>
                <w:noProof/>
                <w:sz w:val="20"/>
                <w:szCs w:val="20"/>
                <w:lang w:eastAsia="en-ZA"/>
              </w:rPr>
              <w:t>Key Question 1</w:t>
            </w:r>
          </w:p>
        </w:tc>
        <w:tc>
          <w:tcPr>
            <w:tcW w:w="11970" w:type="dxa"/>
          </w:tcPr>
          <w:p w14:paraId="60BEFC4D" w14:textId="77777777" w:rsidR="00574466" w:rsidRPr="005A433A" w:rsidRDefault="00574466" w:rsidP="00574466">
            <w:pPr>
              <w:rPr>
                <w:highlight w:val="yellow"/>
              </w:rPr>
            </w:pPr>
          </w:p>
        </w:tc>
      </w:tr>
      <w:tr w:rsidR="00574466" w:rsidRPr="005A433A" w14:paraId="138A4BB6" w14:textId="77777777" w:rsidTr="009011F8">
        <w:trPr>
          <w:gridAfter w:val="1"/>
          <w:wAfter w:w="10980" w:type="dxa"/>
        </w:trPr>
        <w:tc>
          <w:tcPr>
            <w:tcW w:w="950" w:type="dxa"/>
            <w:shd w:val="clear" w:color="auto" w:fill="FFFFFF" w:themeFill="background1"/>
          </w:tcPr>
          <w:p w14:paraId="1A3B6154"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3118B8F" w14:textId="6F98BCEF" w:rsidR="00574466" w:rsidRPr="005A433A" w:rsidRDefault="00574466" w:rsidP="00574466">
            <w:pPr>
              <w:rPr>
                <w:highlight w:val="yellow"/>
              </w:rPr>
            </w:pPr>
            <w:r w:rsidRPr="004C041F">
              <w:t>Key Question 2</w:t>
            </w:r>
          </w:p>
        </w:tc>
        <w:tc>
          <w:tcPr>
            <w:tcW w:w="11970" w:type="dxa"/>
          </w:tcPr>
          <w:p w14:paraId="0323E80F" w14:textId="77777777" w:rsidR="00574466" w:rsidRPr="005A433A" w:rsidRDefault="00574466" w:rsidP="00574466">
            <w:pPr>
              <w:rPr>
                <w:highlight w:val="yellow"/>
              </w:rPr>
            </w:pPr>
          </w:p>
        </w:tc>
      </w:tr>
      <w:tr w:rsidR="00574466" w:rsidRPr="005A433A" w14:paraId="438AAA5B" w14:textId="77777777" w:rsidTr="009011F8">
        <w:trPr>
          <w:gridAfter w:val="1"/>
          <w:wAfter w:w="10980" w:type="dxa"/>
        </w:trPr>
        <w:tc>
          <w:tcPr>
            <w:tcW w:w="950" w:type="dxa"/>
            <w:shd w:val="clear" w:color="auto" w:fill="FFFFFF" w:themeFill="background1"/>
          </w:tcPr>
          <w:p w14:paraId="602ED45A"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F956FE3" w14:textId="51951A7A" w:rsidR="00574466" w:rsidRPr="005A433A" w:rsidRDefault="00574466" w:rsidP="00574466">
            <w:pPr>
              <w:rPr>
                <w:highlight w:val="yellow"/>
              </w:rPr>
            </w:pPr>
            <w:r w:rsidRPr="004C041F">
              <w:t>Key Question 3</w:t>
            </w:r>
          </w:p>
        </w:tc>
        <w:tc>
          <w:tcPr>
            <w:tcW w:w="11970" w:type="dxa"/>
          </w:tcPr>
          <w:p w14:paraId="22F24696" w14:textId="77777777" w:rsidR="00574466" w:rsidRPr="005A433A" w:rsidRDefault="00574466" w:rsidP="00574466">
            <w:pPr>
              <w:rPr>
                <w:highlight w:val="yellow"/>
              </w:rPr>
            </w:pPr>
          </w:p>
        </w:tc>
      </w:tr>
      <w:tr w:rsidR="00574466" w:rsidRPr="005A433A" w14:paraId="3CDFF304" w14:textId="77777777" w:rsidTr="009011F8">
        <w:trPr>
          <w:gridAfter w:val="1"/>
          <w:wAfter w:w="10980" w:type="dxa"/>
        </w:trPr>
        <w:tc>
          <w:tcPr>
            <w:tcW w:w="950" w:type="dxa"/>
            <w:shd w:val="clear" w:color="auto" w:fill="FFFFFF" w:themeFill="background1"/>
          </w:tcPr>
          <w:p w14:paraId="39B631F0"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1DA6859A" w14:textId="6025ABAF" w:rsidR="00574466" w:rsidRPr="005A433A" w:rsidRDefault="00574466" w:rsidP="00574466">
            <w:pPr>
              <w:rPr>
                <w:highlight w:val="yellow"/>
              </w:rPr>
            </w:pPr>
            <w:r w:rsidRPr="004C041F">
              <w:t>Key Question 4</w:t>
            </w:r>
          </w:p>
        </w:tc>
        <w:tc>
          <w:tcPr>
            <w:tcW w:w="11970" w:type="dxa"/>
          </w:tcPr>
          <w:p w14:paraId="18602E61" w14:textId="77777777" w:rsidR="00574466" w:rsidRPr="005A433A" w:rsidRDefault="00574466" w:rsidP="00574466">
            <w:pPr>
              <w:rPr>
                <w:highlight w:val="yellow"/>
              </w:rPr>
            </w:pPr>
          </w:p>
        </w:tc>
      </w:tr>
      <w:tr w:rsidR="00574466" w:rsidRPr="005A433A" w14:paraId="084FB0E7" w14:textId="77777777" w:rsidTr="009011F8">
        <w:trPr>
          <w:gridAfter w:val="1"/>
          <w:wAfter w:w="10980" w:type="dxa"/>
        </w:trPr>
        <w:tc>
          <w:tcPr>
            <w:tcW w:w="950" w:type="dxa"/>
            <w:shd w:val="clear" w:color="auto" w:fill="FFFFFF" w:themeFill="background1"/>
          </w:tcPr>
          <w:p w14:paraId="49313446"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FAF47B4" w14:textId="2BAD07BC" w:rsidR="00574466" w:rsidRPr="005A433A" w:rsidRDefault="00574466" w:rsidP="00574466">
            <w:pPr>
              <w:rPr>
                <w:highlight w:val="yellow"/>
              </w:rPr>
            </w:pPr>
            <w:r w:rsidRPr="004C041F">
              <w:t>Key Question 5</w:t>
            </w:r>
          </w:p>
        </w:tc>
        <w:tc>
          <w:tcPr>
            <w:tcW w:w="11970" w:type="dxa"/>
          </w:tcPr>
          <w:p w14:paraId="025EC246" w14:textId="77777777" w:rsidR="00574466" w:rsidRPr="005A433A" w:rsidRDefault="00574466" w:rsidP="00574466">
            <w:pPr>
              <w:rPr>
                <w:highlight w:val="yellow"/>
              </w:rPr>
            </w:pPr>
          </w:p>
        </w:tc>
      </w:tr>
      <w:bookmarkEnd w:id="1"/>
      <w:tr w:rsidR="00574466" w:rsidRPr="005A433A" w14:paraId="4B12569C" w14:textId="77777777" w:rsidTr="009011F8">
        <w:trPr>
          <w:gridAfter w:val="1"/>
          <w:wAfter w:w="10980" w:type="dxa"/>
        </w:trPr>
        <w:tc>
          <w:tcPr>
            <w:tcW w:w="950" w:type="dxa"/>
            <w:shd w:val="clear" w:color="auto" w:fill="FFFFFF" w:themeFill="background1"/>
          </w:tcPr>
          <w:p w14:paraId="74424D9B"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2EA83347" w14:textId="77777777" w:rsidR="00574466" w:rsidRPr="005A433A" w:rsidRDefault="00574466" w:rsidP="00574466">
            <w:pPr>
              <w:rPr>
                <w:highlight w:val="yellow"/>
              </w:rPr>
            </w:pPr>
          </w:p>
        </w:tc>
        <w:tc>
          <w:tcPr>
            <w:tcW w:w="11970" w:type="dxa"/>
          </w:tcPr>
          <w:p w14:paraId="05C3FECB" w14:textId="77777777" w:rsidR="00574466" w:rsidRPr="005A433A" w:rsidRDefault="00574466" w:rsidP="00574466">
            <w:pPr>
              <w:rPr>
                <w:highlight w:val="yellow"/>
              </w:rPr>
            </w:pPr>
          </w:p>
        </w:tc>
      </w:tr>
      <w:tr w:rsidR="00574466" w:rsidRPr="005A433A" w14:paraId="022690DC" w14:textId="77777777" w:rsidTr="009011F8">
        <w:trPr>
          <w:gridAfter w:val="1"/>
          <w:wAfter w:w="10980" w:type="dxa"/>
        </w:trPr>
        <w:tc>
          <w:tcPr>
            <w:tcW w:w="950" w:type="dxa"/>
            <w:shd w:val="clear" w:color="auto" w:fill="EEECE1" w:themeFill="background2"/>
          </w:tcPr>
          <w:p w14:paraId="18F841A7" w14:textId="3487BA70" w:rsidR="00574466" w:rsidRPr="00F73895" w:rsidRDefault="00574466" w:rsidP="003A0C45">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06FB66F5" w14:textId="79C0593C"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5 – General Comments</w:t>
            </w:r>
          </w:p>
        </w:tc>
        <w:tc>
          <w:tcPr>
            <w:tcW w:w="11970" w:type="dxa"/>
            <w:shd w:val="clear" w:color="auto" w:fill="EEECE1" w:themeFill="background2"/>
          </w:tcPr>
          <w:p w14:paraId="75A97CD3" w14:textId="114A4DF2"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2AF8A856" w14:textId="77777777" w:rsidTr="009011F8">
        <w:trPr>
          <w:gridAfter w:val="1"/>
          <w:wAfter w:w="10980" w:type="dxa"/>
        </w:trPr>
        <w:tc>
          <w:tcPr>
            <w:tcW w:w="950" w:type="dxa"/>
            <w:shd w:val="clear" w:color="auto" w:fill="FFFFFF" w:themeFill="background1"/>
          </w:tcPr>
          <w:p w14:paraId="48F273BF"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184F41A7" w14:textId="77777777" w:rsidR="00574466" w:rsidRPr="005A433A" w:rsidRDefault="00574466" w:rsidP="00574466">
            <w:pPr>
              <w:rPr>
                <w:highlight w:val="yellow"/>
              </w:rPr>
            </w:pPr>
          </w:p>
        </w:tc>
        <w:tc>
          <w:tcPr>
            <w:tcW w:w="11970" w:type="dxa"/>
          </w:tcPr>
          <w:p w14:paraId="33966049" w14:textId="02C29C87"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1F8D9E3C" w14:textId="77777777" w:rsidTr="009011F8">
        <w:trPr>
          <w:gridAfter w:val="1"/>
          <w:wAfter w:w="10980" w:type="dxa"/>
        </w:trPr>
        <w:tc>
          <w:tcPr>
            <w:tcW w:w="950" w:type="dxa"/>
            <w:shd w:val="clear" w:color="auto" w:fill="FFFFFF" w:themeFill="background1"/>
          </w:tcPr>
          <w:p w14:paraId="286BB0EC"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466F0D93" w14:textId="77777777" w:rsidR="00574466" w:rsidRPr="005A433A" w:rsidRDefault="00574466" w:rsidP="00574466">
            <w:pPr>
              <w:rPr>
                <w:highlight w:val="yellow"/>
              </w:rPr>
            </w:pPr>
          </w:p>
        </w:tc>
        <w:tc>
          <w:tcPr>
            <w:tcW w:w="11970" w:type="dxa"/>
          </w:tcPr>
          <w:p w14:paraId="2D6890F4" w14:textId="77777777" w:rsidR="00574466" w:rsidRPr="005A433A" w:rsidRDefault="00574466" w:rsidP="00574466">
            <w:pPr>
              <w:rPr>
                <w:highlight w:val="yellow"/>
              </w:rPr>
            </w:pPr>
          </w:p>
        </w:tc>
      </w:tr>
      <w:tr w:rsidR="00574466" w:rsidRPr="005A433A" w14:paraId="1386C67D" w14:textId="77777777" w:rsidTr="009011F8">
        <w:trPr>
          <w:gridAfter w:val="1"/>
          <w:wAfter w:w="10980" w:type="dxa"/>
        </w:trPr>
        <w:tc>
          <w:tcPr>
            <w:tcW w:w="950" w:type="dxa"/>
            <w:shd w:val="clear" w:color="auto" w:fill="FFFFFF" w:themeFill="background1"/>
          </w:tcPr>
          <w:p w14:paraId="3B13E001"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04856527" w14:textId="77777777" w:rsidR="00574466" w:rsidRPr="005A433A" w:rsidRDefault="00574466" w:rsidP="00574466">
            <w:pPr>
              <w:rPr>
                <w:highlight w:val="yellow"/>
              </w:rPr>
            </w:pPr>
          </w:p>
        </w:tc>
        <w:tc>
          <w:tcPr>
            <w:tcW w:w="11970" w:type="dxa"/>
          </w:tcPr>
          <w:p w14:paraId="0C863408" w14:textId="77777777" w:rsidR="00574466" w:rsidRPr="005A433A" w:rsidRDefault="00574466" w:rsidP="00574466">
            <w:pPr>
              <w:rPr>
                <w:highlight w:val="yellow"/>
              </w:rPr>
            </w:pPr>
          </w:p>
        </w:tc>
      </w:tr>
      <w:tr w:rsidR="00574466" w:rsidRPr="005A433A" w14:paraId="3043E572" w14:textId="77777777" w:rsidTr="009011F8">
        <w:trPr>
          <w:gridAfter w:val="1"/>
          <w:wAfter w:w="10980" w:type="dxa"/>
        </w:trPr>
        <w:tc>
          <w:tcPr>
            <w:tcW w:w="950" w:type="dxa"/>
            <w:shd w:val="clear" w:color="auto" w:fill="EEECE1" w:themeFill="background2"/>
          </w:tcPr>
          <w:p w14:paraId="21613785" w14:textId="731F3685" w:rsidR="00574466" w:rsidRPr="00F73895" w:rsidRDefault="00574466" w:rsidP="003A0C45">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299BB299" w14:textId="632C486F" w:rsidR="00574466" w:rsidRPr="005A433A" w:rsidRDefault="00574466" w:rsidP="00574466">
            <w:pPr>
              <w:rPr>
                <w:highlight w:val="yellow"/>
              </w:rPr>
            </w:pPr>
            <w:r w:rsidRPr="004B003B">
              <w:rPr>
                <w:rFonts w:ascii="Arial" w:hAnsi="Arial" w:cs="Arial"/>
                <w:b/>
                <w:color w:val="C00000"/>
              </w:rPr>
              <w:t>Recommendation</w:t>
            </w:r>
            <w:r w:rsidRPr="00574466">
              <w:rPr>
                <w:rFonts w:ascii="Arial" w:hAnsi="Arial" w:cs="Arial"/>
                <w:b/>
                <w:color w:val="C00000"/>
              </w:rPr>
              <w:t xml:space="preserve"> 6 - Key questions</w:t>
            </w:r>
          </w:p>
        </w:tc>
        <w:tc>
          <w:tcPr>
            <w:tcW w:w="11970" w:type="dxa"/>
            <w:shd w:val="clear" w:color="auto" w:fill="EEECE1" w:themeFill="background2"/>
          </w:tcPr>
          <w:p w14:paraId="551F63C8" w14:textId="0F71D72C"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574466" w:rsidRPr="005A433A" w14:paraId="2F04DA25" w14:textId="77777777" w:rsidTr="009011F8">
        <w:trPr>
          <w:gridAfter w:val="1"/>
          <w:wAfter w:w="10980" w:type="dxa"/>
        </w:trPr>
        <w:tc>
          <w:tcPr>
            <w:tcW w:w="950" w:type="dxa"/>
            <w:shd w:val="clear" w:color="auto" w:fill="FFFFFF" w:themeFill="background1"/>
          </w:tcPr>
          <w:p w14:paraId="4D77B504"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04683FAF" w14:textId="6CB80960" w:rsidR="00574466" w:rsidRPr="005A433A" w:rsidRDefault="00574466" w:rsidP="00574466">
            <w:pPr>
              <w:rPr>
                <w:highlight w:val="yellow"/>
              </w:rPr>
            </w:pPr>
            <w:r w:rsidRPr="004C041F">
              <w:rPr>
                <w:rFonts w:ascii="Arial" w:hAnsi="Arial" w:cs="Arial"/>
                <w:noProof/>
                <w:sz w:val="20"/>
                <w:szCs w:val="20"/>
                <w:lang w:eastAsia="en-ZA"/>
              </w:rPr>
              <w:t>Key Question 1</w:t>
            </w:r>
          </w:p>
        </w:tc>
        <w:tc>
          <w:tcPr>
            <w:tcW w:w="11970" w:type="dxa"/>
          </w:tcPr>
          <w:p w14:paraId="2E5FDF43" w14:textId="77777777" w:rsidR="00574466" w:rsidRPr="005A433A" w:rsidRDefault="00574466" w:rsidP="00574466">
            <w:pPr>
              <w:rPr>
                <w:highlight w:val="yellow"/>
              </w:rPr>
            </w:pPr>
          </w:p>
        </w:tc>
      </w:tr>
      <w:tr w:rsidR="00574466" w:rsidRPr="005A433A" w14:paraId="5EACC5EA" w14:textId="77777777" w:rsidTr="009011F8">
        <w:trPr>
          <w:gridAfter w:val="1"/>
          <w:wAfter w:w="10980" w:type="dxa"/>
        </w:trPr>
        <w:tc>
          <w:tcPr>
            <w:tcW w:w="950" w:type="dxa"/>
            <w:shd w:val="clear" w:color="auto" w:fill="FFFFFF" w:themeFill="background1"/>
          </w:tcPr>
          <w:p w14:paraId="0DCEDE2F"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42E72B6" w14:textId="6B4CA54D" w:rsidR="00574466" w:rsidRPr="005A433A" w:rsidRDefault="00574466" w:rsidP="00574466">
            <w:pPr>
              <w:rPr>
                <w:highlight w:val="yellow"/>
              </w:rPr>
            </w:pPr>
            <w:r w:rsidRPr="004C041F">
              <w:t>Key Question 2</w:t>
            </w:r>
          </w:p>
        </w:tc>
        <w:tc>
          <w:tcPr>
            <w:tcW w:w="11970" w:type="dxa"/>
          </w:tcPr>
          <w:p w14:paraId="14F38E74" w14:textId="77777777" w:rsidR="00574466" w:rsidRPr="005A433A" w:rsidRDefault="00574466" w:rsidP="00574466">
            <w:pPr>
              <w:rPr>
                <w:highlight w:val="yellow"/>
              </w:rPr>
            </w:pPr>
          </w:p>
        </w:tc>
      </w:tr>
      <w:tr w:rsidR="00574466" w:rsidRPr="005A433A" w14:paraId="6020D578" w14:textId="77777777" w:rsidTr="009011F8">
        <w:trPr>
          <w:gridAfter w:val="1"/>
          <w:wAfter w:w="10980" w:type="dxa"/>
        </w:trPr>
        <w:tc>
          <w:tcPr>
            <w:tcW w:w="950" w:type="dxa"/>
            <w:shd w:val="clear" w:color="auto" w:fill="FFFFFF" w:themeFill="background1"/>
          </w:tcPr>
          <w:p w14:paraId="0DA04749"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8DB7A62" w14:textId="766E7DDF" w:rsidR="00574466" w:rsidRPr="005A433A" w:rsidRDefault="00574466" w:rsidP="00574466">
            <w:pPr>
              <w:rPr>
                <w:highlight w:val="yellow"/>
              </w:rPr>
            </w:pPr>
            <w:r w:rsidRPr="004C041F">
              <w:t>Key Question 3</w:t>
            </w:r>
          </w:p>
        </w:tc>
        <w:tc>
          <w:tcPr>
            <w:tcW w:w="11970" w:type="dxa"/>
          </w:tcPr>
          <w:p w14:paraId="76F2EAA6" w14:textId="77777777" w:rsidR="00574466" w:rsidRPr="005A433A" w:rsidRDefault="00574466" w:rsidP="00574466">
            <w:pPr>
              <w:rPr>
                <w:highlight w:val="yellow"/>
              </w:rPr>
            </w:pPr>
          </w:p>
        </w:tc>
      </w:tr>
      <w:tr w:rsidR="00574466" w:rsidRPr="005A433A" w14:paraId="198976D5" w14:textId="77777777" w:rsidTr="009011F8">
        <w:trPr>
          <w:gridAfter w:val="1"/>
          <w:wAfter w:w="10980" w:type="dxa"/>
        </w:trPr>
        <w:tc>
          <w:tcPr>
            <w:tcW w:w="950" w:type="dxa"/>
            <w:shd w:val="clear" w:color="auto" w:fill="FFFFFF" w:themeFill="background1"/>
          </w:tcPr>
          <w:p w14:paraId="66AA3D79"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2C0545D7" w14:textId="07DFBA71" w:rsidR="00574466" w:rsidRPr="005A433A" w:rsidRDefault="00574466" w:rsidP="00574466">
            <w:pPr>
              <w:rPr>
                <w:highlight w:val="yellow"/>
              </w:rPr>
            </w:pPr>
            <w:r w:rsidRPr="004C041F">
              <w:t>Key Question 4</w:t>
            </w:r>
          </w:p>
        </w:tc>
        <w:tc>
          <w:tcPr>
            <w:tcW w:w="11970" w:type="dxa"/>
          </w:tcPr>
          <w:p w14:paraId="61551EBF" w14:textId="77777777" w:rsidR="00574466" w:rsidRPr="005A433A" w:rsidRDefault="00574466" w:rsidP="00574466">
            <w:pPr>
              <w:rPr>
                <w:highlight w:val="yellow"/>
              </w:rPr>
            </w:pPr>
          </w:p>
        </w:tc>
      </w:tr>
      <w:tr w:rsidR="00574466" w:rsidRPr="005A433A" w14:paraId="554EFA60" w14:textId="77777777" w:rsidTr="009011F8">
        <w:trPr>
          <w:gridAfter w:val="1"/>
          <w:wAfter w:w="10980" w:type="dxa"/>
        </w:trPr>
        <w:tc>
          <w:tcPr>
            <w:tcW w:w="950" w:type="dxa"/>
            <w:shd w:val="clear" w:color="auto" w:fill="FFFFFF" w:themeFill="background1"/>
          </w:tcPr>
          <w:p w14:paraId="0424CB44"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1296B35E" w14:textId="2D004038" w:rsidR="00574466" w:rsidRPr="005A433A" w:rsidRDefault="00574466" w:rsidP="00574466">
            <w:pPr>
              <w:rPr>
                <w:highlight w:val="yellow"/>
              </w:rPr>
            </w:pPr>
            <w:r w:rsidRPr="004C041F">
              <w:t>Key Question 5</w:t>
            </w:r>
          </w:p>
        </w:tc>
        <w:tc>
          <w:tcPr>
            <w:tcW w:w="11970" w:type="dxa"/>
          </w:tcPr>
          <w:p w14:paraId="3A6BD173" w14:textId="77777777" w:rsidR="00574466" w:rsidRPr="005A433A" w:rsidRDefault="00574466" w:rsidP="00574466">
            <w:pPr>
              <w:rPr>
                <w:highlight w:val="yellow"/>
              </w:rPr>
            </w:pPr>
          </w:p>
        </w:tc>
      </w:tr>
      <w:tr w:rsidR="00574466" w:rsidRPr="005A433A" w14:paraId="177DD8D4" w14:textId="77777777" w:rsidTr="009011F8">
        <w:trPr>
          <w:gridAfter w:val="1"/>
          <w:wAfter w:w="10980" w:type="dxa"/>
        </w:trPr>
        <w:tc>
          <w:tcPr>
            <w:tcW w:w="950" w:type="dxa"/>
            <w:shd w:val="clear" w:color="auto" w:fill="FFFFFF" w:themeFill="background1"/>
          </w:tcPr>
          <w:p w14:paraId="2986791A"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26E0A992" w14:textId="7DAC5C89" w:rsidR="00574466" w:rsidRPr="005A433A" w:rsidRDefault="00574466" w:rsidP="00574466">
            <w:pPr>
              <w:rPr>
                <w:highlight w:val="yellow"/>
              </w:rPr>
            </w:pPr>
            <w:r w:rsidRPr="004C041F">
              <w:t>Key Question 6</w:t>
            </w:r>
          </w:p>
        </w:tc>
        <w:tc>
          <w:tcPr>
            <w:tcW w:w="11970" w:type="dxa"/>
          </w:tcPr>
          <w:p w14:paraId="13D618B0" w14:textId="77777777" w:rsidR="00574466" w:rsidRPr="005A433A" w:rsidRDefault="00574466" w:rsidP="00574466">
            <w:pPr>
              <w:rPr>
                <w:highlight w:val="yellow"/>
              </w:rPr>
            </w:pPr>
          </w:p>
        </w:tc>
      </w:tr>
      <w:tr w:rsidR="00574466" w:rsidRPr="005A433A" w14:paraId="1F959D4A" w14:textId="77777777" w:rsidTr="009011F8">
        <w:trPr>
          <w:gridAfter w:val="1"/>
          <w:wAfter w:w="10980" w:type="dxa"/>
        </w:trPr>
        <w:tc>
          <w:tcPr>
            <w:tcW w:w="950" w:type="dxa"/>
            <w:shd w:val="clear" w:color="auto" w:fill="FFFFFF" w:themeFill="background1"/>
          </w:tcPr>
          <w:p w14:paraId="51F3FC08"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18188F88" w14:textId="77777777" w:rsidR="00574466" w:rsidRPr="005A433A" w:rsidRDefault="00574466" w:rsidP="00574466">
            <w:pPr>
              <w:rPr>
                <w:highlight w:val="yellow"/>
              </w:rPr>
            </w:pPr>
          </w:p>
        </w:tc>
        <w:tc>
          <w:tcPr>
            <w:tcW w:w="11970" w:type="dxa"/>
          </w:tcPr>
          <w:p w14:paraId="014718F8" w14:textId="77777777" w:rsidR="00574466" w:rsidRPr="005A433A" w:rsidRDefault="00574466" w:rsidP="00574466">
            <w:pPr>
              <w:rPr>
                <w:highlight w:val="yellow"/>
              </w:rPr>
            </w:pPr>
          </w:p>
        </w:tc>
      </w:tr>
      <w:tr w:rsidR="00574466" w:rsidRPr="005A433A" w14:paraId="2906CD90" w14:textId="77777777" w:rsidTr="009011F8">
        <w:trPr>
          <w:gridAfter w:val="1"/>
          <w:wAfter w:w="10980" w:type="dxa"/>
        </w:trPr>
        <w:tc>
          <w:tcPr>
            <w:tcW w:w="950" w:type="dxa"/>
            <w:shd w:val="clear" w:color="auto" w:fill="EEECE1" w:themeFill="background2"/>
          </w:tcPr>
          <w:p w14:paraId="47C62B0C" w14:textId="1D585EE5"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186E48DF" w14:textId="34E3AB0F"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6 – General Comments</w:t>
            </w:r>
          </w:p>
        </w:tc>
        <w:tc>
          <w:tcPr>
            <w:tcW w:w="11970" w:type="dxa"/>
            <w:shd w:val="clear" w:color="auto" w:fill="EEECE1" w:themeFill="background2"/>
          </w:tcPr>
          <w:p w14:paraId="59EE60DC" w14:textId="62245690"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2C8F89E0" w14:textId="77777777" w:rsidTr="009011F8">
        <w:trPr>
          <w:gridAfter w:val="1"/>
          <w:wAfter w:w="10980" w:type="dxa"/>
        </w:trPr>
        <w:tc>
          <w:tcPr>
            <w:tcW w:w="950" w:type="dxa"/>
            <w:shd w:val="clear" w:color="auto" w:fill="FFFFFF" w:themeFill="background1"/>
          </w:tcPr>
          <w:p w14:paraId="4D4901CB"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04D6B0D3" w14:textId="77777777" w:rsidR="00574466" w:rsidRPr="005A433A" w:rsidRDefault="00574466" w:rsidP="00574466">
            <w:pPr>
              <w:rPr>
                <w:highlight w:val="yellow"/>
              </w:rPr>
            </w:pPr>
          </w:p>
        </w:tc>
        <w:tc>
          <w:tcPr>
            <w:tcW w:w="11970" w:type="dxa"/>
          </w:tcPr>
          <w:p w14:paraId="3B4A4D98" w14:textId="7EFB8622"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6B888A3F" w14:textId="77777777" w:rsidTr="009011F8">
        <w:trPr>
          <w:gridAfter w:val="1"/>
          <w:wAfter w:w="10980" w:type="dxa"/>
        </w:trPr>
        <w:tc>
          <w:tcPr>
            <w:tcW w:w="950" w:type="dxa"/>
            <w:shd w:val="clear" w:color="auto" w:fill="FFFFFF" w:themeFill="background1"/>
          </w:tcPr>
          <w:p w14:paraId="6237663D"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025A251B" w14:textId="77777777" w:rsidR="00574466" w:rsidRPr="005A433A" w:rsidRDefault="00574466" w:rsidP="00574466">
            <w:pPr>
              <w:rPr>
                <w:highlight w:val="yellow"/>
              </w:rPr>
            </w:pPr>
          </w:p>
        </w:tc>
        <w:tc>
          <w:tcPr>
            <w:tcW w:w="11970" w:type="dxa"/>
          </w:tcPr>
          <w:p w14:paraId="574E2259" w14:textId="77777777" w:rsidR="00574466" w:rsidRPr="005A433A" w:rsidRDefault="00574466" w:rsidP="00574466">
            <w:pPr>
              <w:rPr>
                <w:highlight w:val="yellow"/>
              </w:rPr>
            </w:pPr>
          </w:p>
        </w:tc>
      </w:tr>
      <w:tr w:rsidR="00574466" w:rsidRPr="005A433A" w14:paraId="7072E0D0" w14:textId="77777777" w:rsidTr="009011F8">
        <w:trPr>
          <w:gridAfter w:val="1"/>
          <w:wAfter w:w="10980" w:type="dxa"/>
        </w:trPr>
        <w:tc>
          <w:tcPr>
            <w:tcW w:w="950" w:type="dxa"/>
            <w:shd w:val="clear" w:color="auto" w:fill="FFFFFF" w:themeFill="background1"/>
          </w:tcPr>
          <w:p w14:paraId="2D9989F7"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764EA317" w14:textId="77777777" w:rsidR="00574466" w:rsidRPr="005A433A" w:rsidRDefault="00574466" w:rsidP="00574466">
            <w:pPr>
              <w:rPr>
                <w:highlight w:val="yellow"/>
              </w:rPr>
            </w:pPr>
          </w:p>
        </w:tc>
        <w:tc>
          <w:tcPr>
            <w:tcW w:w="11970" w:type="dxa"/>
          </w:tcPr>
          <w:p w14:paraId="41D3ABCE" w14:textId="77777777" w:rsidR="00574466" w:rsidRPr="005A433A" w:rsidRDefault="00574466" w:rsidP="00574466">
            <w:pPr>
              <w:rPr>
                <w:highlight w:val="yellow"/>
              </w:rPr>
            </w:pPr>
          </w:p>
        </w:tc>
      </w:tr>
      <w:tr w:rsidR="00574466" w:rsidRPr="005A433A" w14:paraId="4966D877" w14:textId="77777777" w:rsidTr="009011F8">
        <w:trPr>
          <w:gridAfter w:val="1"/>
          <w:wAfter w:w="10980" w:type="dxa"/>
        </w:trPr>
        <w:tc>
          <w:tcPr>
            <w:tcW w:w="950" w:type="dxa"/>
            <w:shd w:val="clear" w:color="auto" w:fill="FFFFFF" w:themeFill="background1"/>
          </w:tcPr>
          <w:p w14:paraId="4FA3B7F5"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56D5070C" w14:textId="77777777" w:rsidR="00574466" w:rsidRPr="005A433A" w:rsidRDefault="00574466" w:rsidP="00574466">
            <w:pPr>
              <w:rPr>
                <w:highlight w:val="yellow"/>
              </w:rPr>
            </w:pPr>
          </w:p>
        </w:tc>
        <w:tc>
          <w:tcPr>
            <w:tcW w:w="11970" w:type="dxa"/>
          </w:tcPr>
          <w:p w14:paraId="457C376B" w14:textId="77777777" w:rsidR="00574466" w:rsidRPr="005A433A" w:rsidRDefault="00574466" w:rsidP="00574466">
            <w:pPr>
              <w:rPr>
                <w:highlight w:val="yellow"/>
              </w:rPr>
            </w:pPr>
          </w:p>
        </w:tc>
      </w:tr>
      <w:tr w:rsidR="00574466" w:rsidRPr="005A433A" w14:paraId="1A3A0AEF" w14:textId="77777777" w:rsidTr="009011F8">
        <w:trPr>
          <w:gridAfter w:val="1"/>
          <w:wAfter w:w="10980" w:type="dxa"/>
        </w:trPr>
        <w:tc>
          <w:tcPr>
            <w:tcW w:w="950" w:type="dxa"/>
            <w:shd w:val="clear" w:color="auto" w:fill="EEECE1" w:themeFill="background2"/>
          </w:tcPr>
          <w:p w14:paraId="4248A674" w14:textId="0D9FC5DB"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7826930B" w14:textId="1D262509" w:rsidR="00574466" w:rsidRPr="005A433A" w:rsidRDefault="00574466" w:rsidP="00574466">
            <w:pPr>
              <w:rPr>
                <w:highlight w:val="yellow"/>
              </w:rPr>
            </w:pPr>
            <w:r w:rsidRPr="00574466">
              <w:rPr>
                <w:rFonts w:ascii="Arial" w:hAnsi="Arial" w:cs="Arial"/>
                <w:b/>
                <w:color w:val="C00000"/>
              </w:rPr>
              <w:t>Recommendation 7 - Key questions</w:t>
            </w:r>
          </w:p>
        </w:tc>
        <w:tc>
          <w:tcPr>
            <w:tcW w:w="11970" w:type="dxa"/>
            <w:shd w:val="clear" w:color="auto" w:fill="EEECE1" w:themeFill="background2"/>
          </w:tcPr>
          <w:p w14:paraId="7AE40FAB" w14:textId="5EF8C046"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574466" w:rsidRPr="005A433A" w14:paraId="056378FC" w14:textId="77777777" w:rsidTr="009011F8">
        <w:trPr>
          <w:gridAfter w:val="1"/>
          <w:wAfter w:w="10980" w:type="dxa"/>
        </w:trPr>
        <w:tc>
          <w:tcPr>
            <w:tcW w:w="950" w:type="dxa"/>
            <w:shd w:val="clear" w:color="auto" w:fill="FFFFFF" w:themeFill="background1"/>
          </w:tcPr>
          <w:p w14:paraId="60529155"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A9E5EB1" w14:textId="3DAC616C" w:rsidR="00574466" w:rsidRPr="005A433A" w:rsidRDefault="00574466" w:rsidP="00574466">
            <w:pPr>
              <w:rPr>
                <w:highlight w:val="yellow"/>
              </w:rPr>
            </w:pPr>
            <w:r w:rsidRPr="004C041F">
              <w:rPr>
                <w:rFonts w:ascii="Arial" w:hAnsi="Arial" w:cs="Arial"/>
                <w:noProof/>
                <w:sz w:val="20"/>
                <w:szCs w:val="20"/>
                <w:lang w:eastAsia="en-ZA"/>
              </w:rPr>
              <w:t>Key Question 1</w:t>
            </w:r>
          </w:p>
        </w:tc>
        <w:tc>
          <w:tcPr>
            <w:tcW w:w="11970" w:type="dxa"/>
          </w:tcPr>
          <w:p w14:paraId="08A38CF6" w14:textId="77777777" w:rsidR="00574466" w:rsidRPr="005A433A" w:rsidRDefault="00574466" w:rsidP="00574466">
            <w:pPr>
              <w:rPr>
                <w:highlight w:val="yellow"/>
              </w:rPr>
            </w:pPr>
          </w:p>
        </w:tc>
      </w:tr>
      <w:tr w:rsidR="00574466" w:rsidRPr="005A433A" w14:paraId="545B55AA" w14:textId="77777777" w:rsidTr="009011F8">
        <w:trPr>
          <w:gridAfter w:val="1"/>
          <w:wAfter w:w="10980" w:type="dxa"/>
        </w:trPr>
        <w:tc>
          <w:tcPr>
            <w:tcW w:w="950" w:type="dxa"/>
            <w:shd w:val="clear" w:color="auto" w:fill="FFFFFF" w:themeFill="background1"/>
          </w:tcPr>
          <w:p w14:paraId="7FFF0F00"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6EF6E7B" w14:textId="19224B05" w:rsidR="00574466" w:rsidRPr="005A433A" w:rsidRDefault="00574466" w:rsidP="00574466">
            <w:pPr>
              <w:rPr>
                <w:highlight w:val="yellow"/>
              </w:rPr>
            </w:pPr>
            <w:r w:rsidRPr="004C041F">
              <w:t>Key Question 2</w:t>
            </w:r>
          </w:p>
        </w:tc>
        <w:tc>
          <w:tcPr>
            <w:tcW w:w="11970" w:type="dxa"/>
          </w:tcPr>
          <w:p w14:paraId="5A6E4BB5" w14:textId="77777777" w:rsidR="00574466" w:rsidRPr="005A433A" w:rsidRDefault="00574466" w:rsidP="00574466">
            <w:pPr>
              <w:rPr>
                <w:highlight w:val="yellow"/>
              </w:rPr>
            </w:pPr>
          </w:p>
        </w:tc>
      </w:tr>
      <w:tr w:rsidR="00574466" w:rsidRPr="005A433A" w14:paraId="77855657" w14:textId="77777777" w:rsidTr="009011F8">
        <w:trPr>
          <w:gridAfter w:val="1"/>
          <w:wAfter w:w="10980" w:type="dxa"/>
        </w:trPr>
        <w:tc>
          <w:tcPr>
            <w:tcW w:w="950" w:type="dxa"/>
            <w:shd w:val="clear" w:color="auto" w:fill="FFFFFF" w:themeFill="background1"/>
          </w:tcPr>
          <w:p w14:paraId="5301AF6E"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02B3F997" w14:textId="77777777" w:rsidR="00574466" w:rsidRPr="005A433A" w:rsidRDefault="00574466" w:rsidP="00574466">
            <w:pPr>
              <w:rPr>
                <w:highlight w:val="yellow"/>
              </w:rPr>
            </w:pPr>
          </w:p>
        </w:tc>
        <w:tc>
          <w:tcPr>
            <w:tcW w:w="11970" w:type="dxa"/>
          </w:tcPr>
          <w:p w14:paraId="4D7AB52D" w14:textId="77777777" w:rsidR="00574466" w:rsidRPr="005A433A" w:rsidRDefault="00574466" w:rsidP="00574466">
            <w:pPr>
              <w:rPr>
                <w:highlight w:val="yellow"/>
              </w:rPr>
            </w:pPr>
          </w:p>
        </w:tc>
      </w:tr>
      <w:tr w:rsidR="00574466" w:rsidRPr="005A433A" w14:paraId="7D9A3E52" w14:textId="77777777" w:rsidTr="009011F8">
        <w:trPr>
          <w:gridAfter w:val="1"/>
          <w:wAfter w:w="10980" w:type="dxa"/>
        </w:trPr>
        <w:tc>
          <w:tcPr>
            <w:tcW w:w="950" w:type="dxa"/>
            <w:shd w:val="clear" w:color="auto" w:fill="EEECE1" w:themeFill="background2"/>
          </w:tcPr>
          <w:p w14:paraId="00135CD3" w14:textId="07F5359E"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01DCAFD2" w14:textId="5B6781CA"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7 – General Comments</w:t>
            </w:r>
          </w:p>
        </w:tc>
        <w:tc>
          <w:tcPr>
            <w:tcW w:w="11970" w:type="dxa"/>
            <w:shd w:val="clear" w:color="auto" w:fill="EEECE1" w:themeFill="background2"/>
          </w:tcPr>
          <w:p w14:paraId="0A51C25E" w14:textId="325248C5"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4A2DC167" w14:textId="77777777" w:rsidTr="009011F8">
        <w:trPr>
          <w:gridAfter w:val="1"/>
          <w:wAfter w:w="10980" w:type="dxa"/>
        </w:trPr>
        <w:tc>
          <w:tcPr>
            <w:tcW w:w="950" w:type="dxa"/>
            <w:shd w:val="clear" w:color="auto" w:fill="FFFFFF" w:themeFill="background1"/>
          </w:tcPr>
          <w:p w14:paraId="3E3C2E63"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25CC4EA7" w14:textId="77777777" w:rsidR="00574466" w:rsidRPr="005A433A" w:rsidRDefault="00574466" w:rsidP="00574466">
            <w:pPr>
              <w:rPr>
                <w:highlight w:val="yellow"/>
              </w:rPr>
            </w:pPr>
          </w:p>
        </w:tc>
        <w:tc>
          <w:tcPr>
            <w:tcW w:w="11970" w:type="dxa"/>
          </w:tcPr>
          <w:p w14:paraId="29F22979" w14:textId="1255D52C"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4F6D6B3B" w14:textId="77777777" w:rsidTr="009011F8">
        <w:trPr>
          <w:gridAfter w:val="1"/>
          <w:wAfter w:w="10980" w:type="dxa"/>
        </w:trPr>
        <w:tc>
          <w:tcPr>
            <w:tcW w:w="950" w:type="dxa"/>
            <w:shd w:val="clear" w:color="auto" w:fill="FFFFFF" w:themeFill="background1"/>
          </w:tcPr>
          <w:p w14:paraId="6B7A69A2"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52336011" w14:textId="77777777" w:rsidR="00574466" w:rsidRPr="005A433A" w:rsidRDefault="00574466" w:rsidP="00574466">
            <w:pPr>
              <w:rPr>
                <w:highlight w:val="yellow"/>
              </w:rPr>
            </w:pPr>
          </w:p>
        </w:tc>
        <w:tc>
          <w:tcPr>
            <w:tcW w:w="11970" w:type="dxa"/>
          </w:tcPr>
          <w:p w14:paraId="17F93B87" w14:textId="77777777" w:rsidR="00574466" w:rsidRPr="005A433A" w:rsidRDefault="00574466" w:rsidP="00574466">
            <w:pPr>
              <w:rPr>
                <w:highlight w:val="yellow"/>
              </w:rPr>
            </w:pPr>
          </w:p>
        </w:tc>
      </w:tr>
      <w:tr w:rsidR="00574466" w:rsidRPr="005A433A" w14:paraId="5732BD5B" w14:textId="77777777" w:rsidTr="009011F8">
        <w:trPr>
          <w:gridAfter w:val="1"/>
          <w:wAfter w:w="10980" w:type="dxa"/>
        </w:trPr>
        <w:tc>
          <w:tcPr>
            <w:tcW w:w="950" w:type="dxa"/>
            <w:shd w:val="clear" w:color="auto" w:fill="FFFFFF" w:themeFill="background1"/>
          </w:tcPr>
          <w:p w14:paraId="21581FCF"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4CC90903" w14:textId="77777777" w:rsidR="00574466" w:rsidRPr="005A433A" w:rsidRDefault="00574466" w:rsidP="00574466">
            <w:pPr>
              <w:rPr>
                <w:highlight w:val="yellow"/>
              </w:rPr>
            </w:pPr>
          </w:p>
        </w:tc>
        <w:tc>
          <w:tcPr>
            <w:tcW w:w="11970" w:type="dxa"/>
          </w:tcPr>
          <w:p w14:paraId="576BA200" w14:textId="77777777" w:rsidR="00574466" w:rsidRPr="005A433A" w:rsidRDefault="00574466" w:rsidP="00574466">
            <w:pPr>
              <w:rPr>
                <w:highlight w:val="yellow"/>
              </w:rPr>
            </w:pPr>
          </w:p>
        </w:tc>
      </w:tr>
      <w:tr w:rsidR="00574466" w:rsidRPr="005A433A" w14:paraId="3DDF1047" w14:textId="77777777" w:rsidTr="009011F8">
        <w:trPr>
          <w:gridAfter w:val="1"/>
          <w:wAfter w:w="10980" w:type="dxa"/>
        </w:trPr>
        <w:tc>
          <w:tcPr>
            <w:tcW w:w="950" w:type="dxa"/>
            <w:shd w:val="clear" w:color="auto" w:fill="FFFFFF" w:themeFill="background1"/>
          </w:tcPr>
          <w:p w14:paraId="0F3F7A17"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113B882B" w14:textId="77777777" w:rsidR="00574466" w:rsidRPr="005A433A" w:rsidRDefault="00574466" w:rsidP="00574466">
            <w:pPr>
              <w:rPr>
                <w:highlight w:val="yellow"/>
              </w:rPr>
            </w:pPr>
          </w:p>
        </w:tc>
        <w:tc>
          <w:tcPr>
            <w:tcW w:w="11970" w:type="dxa"/>
          </w:tcPr>
          <w:p w14:paraId="33E39BDC" w14:textId="77777777" w:rsidR="00574466" w:rsidRPr="005A433A" w:rsidRDefault="00574466" w:rsidP="00574466">
            <w:pPr>
              <w:rPr>
                <w:highlight w:val="yellow"/>
              </w:rPr>
            </w:pPr>
          </w:p>
        </w:tc>
      </w:tr>
      <w:tr w:rsidR="00574466" w:rsidRPr="005A433A" w14:paraId="63672F0F" w14:textId="77777777" w:rsidTr="009011F8">
        <w:trPr>
          <w:gridAfter w:val="1"/>
          <w:wAfter w:w="10980" w:type="dxa"/>
        </w:trPr>
        <w:tc>
          <w:tcPr>
            <w:tcW w:w="950" w:type="dxa"/>
            <w:shd w:val="clear" w:color="auto" w:fill="EEECE1" w:themeFill="background2"/>
          </w:tcPr>
          <w:p w14:paraId="79536DB7" w14:textId="1285F2ED" w:rsidR="00574466" w:rsidRPr="00F73895" w:rsidRDefault="00574466" w:rsidP="003A0C45">
            <w:pPr>
              <w:pStyle w:val="ListParagraph"/>
              <w:ind w:left="360" w:hanging="360"/>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10A4FE1E" w14:textId="2CEB1314" w:rsidR="00574466" w:rsidRPr="005A433A" w:rsidRDefault="00574466" w:rsidP="00574466">
            <w:pPr>
              <w:rPr>
                <w:highlight w:val="yellow"/>
              </w:rPr>
            </w:pPr>
            <w:r w:rsidRPr="00574466">
              <w:rPr>
                <w:rFonts w:ascii="Arial" w:hAnsi="Arial" w:cs="Arial"/>
                <w:b/>
                <w:color w:val="C00000"/>
              </w:rPr>
              <w:t>Recommendation 8 - Key questions</w:t>
            </w:r>
          </w:p>
        </w:tc>
        <w:tc>
          <w:tcPr>
            <w:tcW w:w="11970" w:type="dxa"/>
            <w:shd w:val="clear" w:color="auto" w:fill="EEECE1" w:themeFill="background2"/>
          </w:tcPr>
          <w:p w14:paraId="24B58976" w14:textId="220D25E9"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574466" w:rsidRPr="005A433A" w14:paraId="512572E8" w14:textId="77777777" w:rsidTr="009011F8">
        <w:trPr>
          <w:gridAfter w:val="1"/>
          <w:wAfter w:w="10980" w:type="dxa"/>
        </w:trPr>
        <w:tc>
          <w:tcPr>
            <w:tcW w:w="950" w:type="dxa"/>
            <w:shd w:val="clear" w:color="auto" w:fill="FFFFFF" w:themeFill="background1"/>
          </w:tcPr>
          <w:p w14:paraId="4A167C9F"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BB7CCB5" w14:textId="3C0B0DE3" w:rsidR="00574466" w:rsidRPr="005A433A" w:rsidRDefault="00574466" w:rsidP="00574466">
            <w:pPr>
              <w:rPr>
                <w:highlight w:val="yellow"/>
              </w:rPr>
            </w:pPr>
            <w:r w:rsidRPr="004C041F">
              <w:rPr>
                <w:rFonts w:ascii="Arial" w:hAnsi="Arial" w:cs="Arial"/>
                <w:noProof/>
                <w:sz w:val="20"/>
                <w:szCs w:val="20"/>
                <w:lang w:eastAsia="en-ZA"/>
              </w:rPr>
              <w:t>Key Question 1</w:t>
            </w:r>
          </w:p>
        </w:tc>
        <w:tc>
          <w:tcPr>
            <w:tcW w:w="11970" w:type="dxa"/>
          </w:tcPr>
          <w:p w14:paraId="353519A4" w14:textId="77777777" w:rsidR="00574466" w:rsidRPr="005A433A" w:rsidRDefault="00574466" w:rsidP="00574466">
            <w:pPr>
              <w:rPr>
                <w:highlight w:val="yellow"/>
              </w:rPr>
            </w:pPr>
          </w:p>
        </w:tc>
      </w:tr>
      <w:tr w:rsidR="00574466" w:rsidRPr="005A433A" w14:paraId="1CCF7A00" w14:textId="77777777" w:rsidTr="009011F8">
        <w:trPr>
          <w:gridAfter w:val="1"/>
          <w:wAfter w:w="10980" w:type="dxa"/>
        </w:trPr>
        <w:tc>
          <w:tcPr>
            <w:tcW w:w="950" w:type="dxa"/>
            <w:shd w:val="clear" w:color="auto" w:fill="FFFFFF" w:themeFill="background1"/>
          </w:tcPr>
          <w:p w14:paraId="0F47D64A"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1F483A3" w14:textId="0F2082ED" w:rsidR="00574466" w:rsidRPr="005A433A" w:rsidRDefault="00574466" w:rsidP="00574466">
            <w:pPr>
              <w:rPr>
                <w:highlight w:val="yellow"/>
              </w:rPr>
            </w:pPr>
            <w:r w:rsidRPr="004C041F">
              <w:t>Key Question 2</w:t>
            </w:r>
          </w:p>
        </w:tc>
        <w:tc>
          <w:tcPr>
            <w:tcW w:w="11970" w:type="dxa"/>
          </w:tcPr>
          <w:p w14:paraId="2C6AEB3E" w14:textId="77777777" w:rsidR="00574466" w:rsidRPr="005A433A" w:rsidRDefault="00574466" w:rsidP="00574466">
            <w:pPr>
              <w:rPr>
                <w:highlight w:val="yellow"/>
              </w:rPr>
            </w:pPr>
          </w:p>
        </w:tc>
      </w:tr>
      <w:tr w:rsidR="00574466" w:rsidRPr="005A433A" w14:paraId="798667DB" w14:textId="77777777" w:rsidTr="009011F8">
        <w:trPr>
          <w:gridAfter w:val="1"/>
          <w:wAfter w:w="10980" w:type="dxa"/>
        </w:trPr>
        <w:tc>
          <w:tcPr>
            <w:tcW w:w="950" w:type="dxa"/>
            <w:shd w:val="clear" w:color="auto" w:fill="FFFFFF" w:themeFill="background1"/>
          </w:tcPr>
          <w:p w14:paraId="591DE406"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6AC18D1F" w14:textId="6D4B802F" w:rsidR="00574466" w:rsidRPr="005A433A" w:rsidRDefault="00574466" w:rsidP="00574466">
            <w:pPr>
              <w:rPr>
                <w:highlight w:val="yellow"/>
              </w:rPr>
            </w:pPr>
            <w:r w:rsidRPr="004C041F">
              <w:t>Key Question 3</w:t>
            </w:r>
          </w:p>
        </w:tc>
        <w:tc>
          <w:tcPr>
            <w:tcW w:w="11970" w:type="dxa"/>
          </w:tcPr>
          <w:p w14:paraId="1E4FE163" w14:textId="77777777" w:rsidR="00574466" w:rsidRPr="005A433A" w:rsidRDefault="00574466" w:rsidP="00574466">
            <w:pPr>
              <w:rPr>
                <w:highlight w:val="yellow"/>
              </w:rPr>
            </w:pPr>
          </w:p>
        </w:tc>
      </w:tr>
      <w:tr w:rsidR="00574466" w:rsidRPr="005A433A" w14:paraId="08227E87" w14:textId="77777777" w:rsidTr="009011F8">
        <w:trPr>
          <w:gridAfter w:val="1"/>
          <w:wAfter w:w="10980" w:type="dxa"/>
        </w:trPr>
        <w:tc>
          <w:tcPr>
            <w:tcW w:w="950" w:type="dxa"/>
            <w:shd w:val="clear" w:color="auto" w:fill="FFFFFF" w:themeFill="background1"/>
          </w:tcPr>
          <w:p w14:paraId="344B350B"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443EC3D5" w14:textId="04816CDC" w:rsidR="00574466" w:rsidRPr="005A433A" w:rsidRDefault="00574466" w:rsidP="00574466">
            <w:pPr>
              <w:rPr>
                <w:highlight w:val="yellow"/>
              </w:rPr>
            </w:pPr>
            <w:r w:rsidRPr="004C041F">
              <w:t>Key Question 4</w:t>
            </w:r>
          </w:p>
        </w:tc>
        <w:tc>
          <w:tcPr>
            <w:tcW w:w="11970" w:type="dxa"/>
          </w:tcPr>
          <w:p w14:paraId="36EB9E3E" w14:textId="77777777" w:rsidR="00574466" w:rsidRPr="005A433A" w:rsidRDefault="00574466" w:rsidP="00574466">
            <w:pPr>
              <w:rPr>
                <w:highlight w:val="yellow"/>
              </w:rPr>
            </w:pPr>
          </w:p>
        </w:tc>
      </w:tr>
      <w:tr w:rsidR="00574466" w:rsidRPr="005A433A" w14:paraId="2D5837A6" w14:textId="77777777" w:rsidTr="009011F8">
        <w:trPr>
          <w:gridAfter w:val="1"/>
          <w:wAfter w:w="10980" w:type="dxa"/>
        </w:trPr>
        <w:tc>
          <w:tcPr>
            <w:tcW w:w="950" w:type="dxa"/>
            <w:shd w:val="clear" w:color="auto" w:fill="FFFFFF" w:themeFill="background1"/>
          </w:tcPr>
          <w:p w14:paraId="392FCF80"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A3832CB" w14:textId="7439E90B" w:rsidR="00574466" w:rsidRPr="005A433A" w:rsidRDefault="00574466" w:rsidP="00574466">
            <w:pPr>
              <w:rPr>
                <w:highlight w:val="yellow"/>
              </w:rPr>
            </w:pPr>
            <w:r w:rsidRPr="004C041F">
              <w:t>Key Question 5</w:t>
            </w:r>
          </w:p>
        </w:tc>
        <w:tc>
          <w:tcPr>
            <w:tcW w:w="11970" w:type="dxa"/>
          </w:tcPr>
          <w:p w14:paraId="59019905" w14:textId="77777777" w:rsidR="00574466" w:rsidRPr="005A433A" w:rsidRDefault="00574466" w:rsidP="00574466">
            <w:pPr>
              <w:rPr>
                <w:highlight w:val="yellow"/>
              </w:rPr>
            </w:pPr>
          </w:p>
        </w:tc>
      </w:tr>
      <w:tr w:rsidR="00574466" w:rsidRPr="005A433A" w14:paraId="247CF223" w14:textId="77777777" w:rsidTr="009011F8">
        <w:trPr>
          <w:gridAfter w:val="1"/>
          <w:wAfter w:w="10980" w:type="dxa"/>
        </w:trPr>
        <w:tc>
          <w:tcPr>
            <w:tcW w:w="950" w:type="dxa"/>
            <w:shd w:val="clear" w:color="auto" w:fill="FFFFFF" w:themeFill="background1"/>
          </w:tcPr>
          <w:p w14:paraId="2C5BA52F"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2DCD9A9" w14:textId="77777777" w:rsidR="00574466" w:rsidRPr="005A433A" w:rsidRDefault="00574466" w:rsidP="00574466">
            <w:pPr>
              <w:rPr>
                <w:highlight w:val="yellow"/>
              </w:rPr>
            </w:pPr>
          </w:p>
        </w:tc>
        <w:tc>
          <w:tcPr>
            <w:tcW w:w="11970" w:type="dxa"/>
          </w:tcPr>
          <w:p w14:paraId="7D96FD36" w14:textId="77777777" w:rsidR="00574466" w:rsidRPr="005A433A" w:rsidRDefault="00574466" w:rsidP="00574466">
            <w:pPr>
              <w:rPr>
                <w:highlight w:val="yellow"/>
              </w:rPr>
            </w:pPr>
          </w:p>
        </w:tc>
      </w:tr>
      <w:tr w:rsidR="00574466" w:rsidRPr="005A433A" w14:paraId="3F62624E" w14:textId="77777777" w:rsidTr="009011F8">
        <w:trPr>
          <w:gridAfter w:val="1"/>
          <w:wAfter w:w="10980" w:type="dxa"/>
        </w:trPr>
        <w:tc>
          <w:tcPr>
            <w:tcW w:w="950" w:type="dxa"/>
            <w:shd w:val="clear" w:color="auto" w:fill="EEECE1" w:themeFill="background2"/>
          </w:tcPr>
          <w:p w14:paraId="263EAFBF" w14:textId="6D74249F"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lastRenderedPageBreak/>
              <w:t>No</w:t>
            </w:r>
          </w:p>
        </w:tc>
        <w:tc>
          <w:tcPr>
            <w:tcW w:w="2465" w:type="dxa"/>
            <w:shd w:val="clear" w:color="auto" w:fill="EEECE1" w:themeFill="background2"/>
          </w:tcPr>
          <w:p w14:paraId="4DE90C4D" w14:textId="5147A0EF"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8 – General Comments</w:t>
            </w:r>
          </w:p>
        </w:tc>
        <w:tc>
          <w:tcPr>
            <w:tcW w:w="11970" w:type="dxa"/>
            <w:shd w:val="clear" w:color="auto" w:fill="EEECE1" w:themeFill="background2"/>
          </w:tcPr>
          <w:p w14:paraId="0089BE9E" w14:textId="793005E8"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0B69F00D" w14:textId="77777777" w:rsidTr="009011F8">
        <w:trPr>
          <w:gridAfter w:val="1"/>
          <w:wAfter w:w="10980" w:type="dxa"/>
        </w:trPr>
        <w:tc>
          <w:tcPr>
            <w:tcW w:w="950" w:type="dxa"/>
            <w:shd w:val="clear" w:color="auto" w:fill="FFFFFF" w:themeFill="background1"/>
          </w:tcPr>
          <w:p w14:paraId="16D06357"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537FB02F" w14:textId="77777777" w:rsidR="00574466" w:rsidRPr="005A433A" w:rsidRDefault="00574466" w:rsidP="00574466">
            <w:pPr>
              <w:rPr>
                <w:highlight w:val="yellow"/>
              </w:rPr>
            </w:pPr>
          </w:p>
        </w:tc>
        <w:tc>
          <w:tcPr>
            <w:tcW w:w="11970" w:type="dxa"/>
          </w:tcPr>
          <w:p w14:paraId="6496E206" w14:textId="01DFA51F"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5A94DD5B" w14:textId="77777777" w:rsidTr="009011F8">
        <w:trPr>
          <w:gridAfter w:val="1"/>
          <w:wAfter w:w="10980" w:type="dxa"/>
        </w:trPr>
        <w:tc>
          <w:tcPr>
            <w:tcW w:w="950" w:type="dxa"/>
            <w:shd w:val="clear" w:color="auto" w:fill="FFFFFF" w:themeFill="background1"/>
          </w:tcPr>
          <w:p w14:paraId="60518622"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3293B82B" w14:textId="77777777" w:rsidR="00574466" w:rsidRPr="005A433A" w:rsidRDefault="00574466" w:rsidP="00574466">
            <w:pPr>
              <w:rPr>
                <w:highlight w:val="yellow"/>
              </w:rPr>
            </w:pPr>
          </w:p>
        </w:tc>
        <w:tc>
          <w:tcPr>
            <w:tcW w:w="11970" w:type="dxa"/>
          </w:tcPr>
          <w:p w14:paraId="680D2016" w14:textId="77777777" w:rsidR="00574466" w:rsidRPr="005A433A" w:rsidRDefault="00574466" w:rsidP="00574466">
            <w:pPr>
              <w:rPr>
                <w:highlight w:val="yellow"/>
              </w:rPr>
            </w:pPr>
          </w:p>
        </w:tc>
      </w:tr>
      <w:tr w:rsidR="00574466" w:rsidRPr="005A433A" w14:paraId="3831A6A0" w14:textId="77777777" w:rsidTr="009011F8">
        <w:trPr>
          <w:gridAfter w:val="1"/>
          <w:wAfter w:w="10980" w:type="dxa"/>
        </w:trPr>
        <w:tc>
          <w:tcPr>
            <w:tcW w:w="950" w:type="dxa"/>
            <w:shd w:val="clear" w:color="auto" w:fill="FFFFFF" w:themeFill="background1"/>
          </w:tcPr>
          <w:p w14:paraId="2DCAAE75"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539397E4" w14:textId="77777777" w:rsidR="00574466" w:rsidRPr="005A433A" w:rsidRDefault="00574466" w:rsidP="00574466">
            <w:pPr>
              <w:rPr>
                <w:highlight w:val="yellow"/>
              </w:rPr>
            </w:pPr>
          </w:p>
        </w:tc>
        <w:tc>
          <w:tcPr>
            <w:tcW w:w="11970" w:type="dxa"/>
          </w:tcPr>
          <w:p w14:paraId="6036FA6A" w14:textId="77777777" w:rsidR="00574466" w:rsidRPr="005A433A" w:rsidRDefault="00574466" w:rsidP="00574466">
            <w:pPr>
              <w:rPr>
                <w:highlight w:val="yellow"/>
              </w:rPr>
            </w:pPr>
          </w:p>
        </w:tc>
      </w:tr>
      <w:tr w:rsidR="00574466" w:rsidRPr="005A433A" w14:paraId="2E452CCB" w14:textId="77777777" w:rsidTr="009011F8">
        <w:trPr>
          <w:gridAfter w:val="1"/>
          <w:wAfter w:w="10980" w:type="dxa"/>
        </w:trPr>
        <w:tc>
          <w:tcPr>
            <w:tcW w:w="950" w:type="dxa"/>
            <w:shd w:val="clear" w:color="auto" w:fill="EEECE1" w:themeFill="background2"/>
          </w:tcPr>
          <w:p w14:paraId="243FE7EA" w14:textId="1A991BCA"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42B0C716" w14:textId="43F5D348" w:rsidR="00574466" w:rsidRPr="005A433A" w:rsidRDefault="00574466" w:rsidP="00574466">
            <w:pPr>
              <w:rPr>
                <w:highlight w:val="yellow"/>
              </w:rPr>
            </w:pPr>
            <w:r w:rsidRPr="00574466">
              <w:rPr>
                <w:rFonts w:ascii="Arial" w:hAnsi="Arial" w:cs="Arial"/>
                <w:b/>
                <w:color w:val="C00000"/>
              </w:rPr>
              <w:t>Recommendation 9 - Key questions</w:t>
            </w:r>
          </w:p>
        </w:tc>
        <w:tc>
          <w:tcPr>
            <w:tcW w:w="11970" w:type="dxa"/>
            <w:shd w:val="clear" w:color="auto" w:fill="EEECE1" w:themeFill="background2"/>
          </w:tcPr>
          <w:p w14:paraId="12D270FC" w14:textId="6BD3082D"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574466" w:rsidRPr="005A433A" w14:paraId="095E3DFB" w14:textId="77777777" w:rsidTr="009011F8">
        <w:trPr>
          <w:gridAfter w:val="1"/>
          <w:wAfter w:w="10980" w:type="dxa"/>
        </w:trPr>
        <w:tc>
          <w:tcPr>
            <w:tcW w:w="950" w:type="dxa"/>
            <w:shd w:val="clear" w:color="auto" w:fill="FFFFFF" w:themeFill="background1"/>
          </w:tcPr>
          <w:p w14:paraId="2B9D5C03"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4EDF9D5B" w14:textId="41F154AA" w:rsidR="00574466" w:rsidRPr="005A433A" w:rsidRDefault="00574466" w:rsidP="00574466">
            <w:pPr>
              <w:rPr>
                <w:highlight w:val="yellow"/>
              </w:rPr>
            </w:pPr>
            <w:r w:rsidRPr="004C041F">
              <w:rPr>
                <w:rFonts w:ascii="Arial" w:hAnsi="Arial" w:cs="Arial"/>
                <w:noProof/>
                <w:sz w:val="20"/>
                <w:szCs w:val="20"/>
                <w:lang w:eastAsia="en-ZA"/>
              </w:rPr>
              <w:t>Key Question 1</w:t>
            </w:r>
          </w:p>
        </w:tc>
        <w:tc>
          <w:tcPr>
            <w:tcW w:w="11970" w:type="dxa"/>
          </w:tcPr>
          <w:p w14:paraId="73A483B9" w14:textId="77777777" w:rsidR="00574466" w:rsidRPr="005A433A" w:rsidRDefault="00574466" w:rsidP="00574466">
            <w:pPr>
              <w:rPr>
                <w:highlight w:val="yellow"/>
              </w:rPr>
            </w:pPr>
          </w:p>
        </w:tc>
      </w:tr>
      <w:tr w:rsidR="00574466" w:rsidRPr="005A433A" w14:paraId="1FEC4127" w14:textId="77777777" w:rsidTr="009011F8">
        <w:trPr>
          <w:gridAfter w:val="1"/>
          <w:wAfter w:w="10980" w:type="dxa"/>
        </w:trPr>
        <w:tc>
          <w:tcPr>
            <w:tcW w:w="950" w:type="dxa"/>
            <w:shd w:val="clear" w:color="auto" w:fill="FFFFFF" w:themeFill="background1"/>
          </w:tcPr>
          <w:p w14:paraId="60F286CB"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329FAC7" w14:textId="6249CB3B" w:rsidR="00574466" w:rsidRPr="005A433A" w:rsidRDefault="00574466" w:rsidP="00574466">
            <w:pPr>
              <w:rPr>
                <w:highlight w:val="yellow"/>
              </w:rPr>
            </w:pPr>
            <w:r w:rsidRPr="004C041F">
              <w:t>Key Question 2</w:t>
            </w:r>
          </w:p>
        </w:tc>
        <w:tc>
          <w:tcPr>
            <w:tcW w:w="11970" w:type="dxa"/>
          </w:tcPr>
          <w:p w14:paraId="0C8686C1" w14:textId="77777777" w:rsidR="00574466" w:rsidRPr="005A433A" w:rsidRDefault="00574466" w:rsidP="00574466">
            <w:pPr>
              <w:rPr>
                <w:highlight w:val="yellow"/>
              </w:rPr>
            </w:pPr>
          </w:p>
        </w:tc>
      </w:tr>
      <w:tr w:rsidR="00574466" w:rsidRPr="005A433A" w14:paraId="475EA6A7" w14:textId="77777777" w:rsidTr="009011F8">
        <w:trPr>
          <w:gridAfter w:val="1"/>
          <w:wAfter w:w="10980" w:type="dxa"/>
        </w:trPr>
        <w:tc>
          <w:tcPr>
            <w:tcW w:w="950" w:type="dxa"/>
            <w:shd w:val="clear" w:color="auto" w:fill="FFFFFF" w:themeFill="background1"/>
          </w:tcPr>
          <w:p w14:paraId="1149A50A"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514D2023" w14:textId="77777777" w:rsidR="00574466" w:rsidRPr="005A433A" w:rsidRDefault="00574466" w:rsidP="00574466">
            <w:pPr>
              <w:rPr>
                <w:highlight w:val="yellow"/>
              </w:rPr>
            </w:pPr>
          </w:p>
        </w:tc>
        <w:tc>
          <w:tcPr>
            <w:tcW w:w="11970" w:type="dxa"/>
          </w:tcPr>
          <w:p w14:paraId="16D6BEB3" w14:textId="77777777" w:rsidR="00574466" w:rsidRPr="005A433A" w:rsidRDefault="00574466" w:rsidP="00574466">
            <w:pPr>
              <w:rPr>
                <w:highlight w:val="yellow"/>
              </w:rPr>
            </w:pPr>
          </w:p>
        </w:tc>
      </w:tr>
      <w:tr w:rsidR="00574466" w:rsidRPr="005A433A" w14:paraId="1904A1F7" w14:textId="77777777" w:rsidTr="009011F8">
        <w:trPr>
          <w:gridAfter w:val="1"/>
          <w:wAfter w:w="10980" w:type="dxa"/>
        </w:trPr>
        <w:tc>
          <w:tcPr>
            <w:tcW w:w="950" w:type="dxa"/>
            <w:shd w:val="clear" w:color="auto" w:fill="EEECE1" w:themeFill="background2"/>
          </w:tcPr>
          <w:p w14:paraId="770B8ED9" w14:textId="19ED9A44"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11740E99" w14:textId="48B73E8F"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9 – General Comments</w:t>
            </w:r>
          </w:p>
        </w:tc>
        <w:tc>
          <w:tcPr>
            <w:tcW w:w="11970" w:type="dxa"/>
            <w:shd w:val="clear" w:color="auto" w:fill="EEECE1" w:themeFill="background2"/>
          </w:tcPr>
          <w:p w14:paraId="2C60CF7C" w14:textId="047C7463"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6CD62EF3" w14:textId="77777777" w:rsidTr="009011F8">
        <w:trPr>
          <w:gridAfter w:val="1"/>
          <w:wAfter w:w="10980" w:type="dxa"/>
        </w:trPr>
        <w:tc>
          <w:tcPr>
            <w:tcW w:w="950" w:type="dxa"/>
            <w:shd w:val="clear" w:color="auto" w:fill="FFFFFF" w:themeFill="background1"/>
          </w:tcPr>
          <w:p w14:paraId="66BFA564"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6138CB10" w14:textId="77777777" w:rsidR="00574466" w:rsidRPr="005A433A" w:rsidRDefault="00574466" w:rsidP="00574466">
            <w:pPr>
              <w:rPr>
                <w:highlight w:val="yellow"/>
              </w:rPr>
            </w:pPr>
          </w:p>
        </w:tc>
        <w:tc>
          <w:tcPr>
            <w:tcW w:w="11970" w:type="dxa"/>
          </w:tcPr>
          <w:p w14:paraId="5AD30791" w14:textId="7BCE4936"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2E787CC3" w14:textId="77777777" w:rsidTr="009011F8">
        <w:trPr>
          <w:gridAfter w:val="1"/>
          <w:wAfter w:w="10980" w:type="dxa"/>
        </w:trPr>
        <w:tc>
          <w:tcPr>
            <w:tcW w:w="950" w:type="dxa"/>
            <w:shd w:val="clear" w:color="auto" w:fill="FFFFFF" w:themeFill="background1"/>
          </w:tcPr>
          <w:p w14:paraId="09C2535A"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7F0452D2" w14:textId="77777777" w:rsidR="00574466" w:rsidRPr="005A433A" w:rsidRDefault="00574466" w:rsidP="00574466">
            <w:pPr>
              <w:rPr>
                <w:highlight w:val="yellow"/>
              </w:rPr>
            </w:pPr>
          </w:p>
        </w:tc>
        <w:tc>
          <w:tcPr>
            <w:tcW w:w="11970" w:type="dxa"/>
          </w:tcPr>
          <w:p w14:paraId="63EA4C28" w14:textId="77777777" w:rsidR="00574466" w:rsidRPr="005A433A" w:rsidRDefault="00574466" w:rsidP="00574466">
            <w:pPr>
              <w:rPr>
                <w:highlight w:val="yellow"/>
              </w:rPr>
            </w:pPr>
          </w:p>
        </w:tc>
      </w:tr>
      <w:tr w:rsidR="00574466" w:rsidRPr="005A433A" w14:paraId="1316B197" w14:textId="77777777" w:rsidTr="009011F8">
        <w:trPr>
          <w:gridAfter w:val="1"/>
          <w:wAfter w:w="10980" w:type="dxa"/>
        </w:trPr>
        <w:tc>
          <w:tcPr>
            <w:tcW w:w="950" w:type="dxa"/>
            <w:shd w:val="clear" w:color="auto" w:fill="FFFFFF" w:themeFill="background1"/>
          </w:tcPr>
          <w:p w14:paraId="113BC296"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3CA4BA7A" w14:textId="77777777" w:rsidR="00574466" w:rsidRPr="005A433A" w:rsidRDefault="00574466" w:rsidP="00574466">
            <w:pPr>
              <w:rPr>
                <w:highlight w:val="yellow"/>
              </w:rPr>
            </w:pPr>
          </w:p>
        </w:tc>
        <w:tc>
          <w:tcPr>
            <w:tcW w:w="11970" w:type="dxa"/>
          </w:tcPr>
          <w:p w14:paraId="1692A6D3" w14:textId="77777777" w:rsidR="00574466" w:rsidRPr="005A433A" w:rsidRDefault="00574466" w:rsidP="00574466">
            <w:pPr>
              <w:rPr>
                <w:highlight w:val="yellow"/>
              </w:rPr>
            </w:pPr>
          </w:p>
        </w:tc>
      </w:tr>
      <w:tr w:rsidR="00574466" w:rsidRPr="005A433A" w14:paraId="4F6ADEA1" w14:textId="77777777" w:rsidTr="009011F8">
        <w:trPr>
          <w:gridAfter w:val="1"/>
          <w:wAfter w:w="10980" w:type="dxa"/>
        </w:trPr>
        <w:tc>
          <w:tcPr>
            <w:tcW w:w="950" w:type="dxa"/>
            <w:shd w:val="clear" w:color="auto" w:fill="EEECE1" w:themeFill="background2"/>
          </w:tcPr>
          <w:p w14:paraId="053E559F" w14:textId="1161329D"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43676BC2" w14:textId="2DB5083D" w:rsidR="00574466" w:rsidRPr="005A433A" w:rsidRDefault="00574466" w:rsidP="00574466">
            <w:pPr>
              <w:rPr>
                <w:highlight w:val="yellow"/>
              </w:rPr>
            </w:pPr>
            <w:r w:rsidRPr="004B003B">
              <w:rPr>
                <w:rFonts w:ascii="Arial" w:hAnsi="Arial" w:cs="Arial"/>
                <w:b/>
                <w:color w:val="C00000"/>
              </w:rPr>
              <w:t>R</w:t>
            </w:r>
            <w:r w:rsidRPr="00574466">
              <w:rPr>
                <w:rFonts w:ascii="Arial" w:hAnsi="Arial" w:cs="Arial"/>
                <w:b/>
                <w:color w:val="C00000"/>
              </w:rPr>
              <w:t>ecommendation 10 - Key questions</w:t>
            </w:r>
          </w:p>
        </w:tc>
        <w:tc>
          <w:tcPr>
            <w:tcW w:w="11970" w:type="dxa"/>
            <w:shd w:val="clear" w:color="auto" w:fill="EEECE1" w:themeFill="background2"/>
          </w:tcPr>
          <w:p w14:paraId="719DD7C0" w14:textId="0BB5978F"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574466" w:rsidRPr="005A433A" w14:paraId="5039FCF4" w14:textId="77777777" w:rsidTr="009011F8">
        <w:trPr>
          <w:gridAfter w:val="1"/>
          <w:wAfter w:w="10980" w:type="dxa"/>
        </w:trPr>
        <w:tc>
          <w:tcPr>
            <w:tcW w:w="950" w:type="dxa"/>
            <w:shd w:val="clear" w:color="auto" w:fill="FFFFFF" w:themeFill="background1"/>
          </w:tcPr>
          <w:p w14:paraId="221E0D77"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5F74CCB" w14:textId="1E943E90" w:rsidR="00574466" w:rsidRPr="005A433A" w:rsidRDefault="003A0C45" w:rsidP="00574466">
            <w:pPr>
              <w:rPr>
                <w:highlight w:val="yellow"/>
              </w:rPr>
            </w:pPr>
            <w:r w:rsidRPr="004C041F">
              <w:rPr>
                <w:rFonts w:ascii="Arial" w:hAnsi="Arial" w:cs="Arial"/>
                <w:noProof/>
                <w:sz w:val="20"/>
                <w:szCs w:val="20"/>
                <w:lang w:eastAsia="en-ZA"/>
              </w:rPr>
              <w:t>Key Question 1</w:t>
            </w:r>
            <w:r>
              <w:rPr>
                <w:rFonts w:ascii="Arial" w:hAnsi="Arial" w:cs="Arial"/>
                <w:noProof/>
                <w:sz w:val="20"/>
                <w:szCs w:val="20"/>
                <w:lang w:eastAsia="en-ZA"/>
              </w:rPr>
              <w:t>(a)</w:t>
            </w:r>
          </w:p>
        </w:tc>
        <w:tc>
          <w:tcPr>
            <w:tcW w:w="11970" w:type="dxa"/>
          </w:tcPr>
          <w:p w14:paraId="2B49FB4A" w14:textId="77777777" w:rsidR="00574466" w:rsidRPr="005A433A" w:rsidRDefault="00574466" w:rsidP="00574466">
            <w:pPr>
              <w:rPr>
                <w:highlight w:val="yellow"/>
              </w:rPr>
            </w:pPr>
          </w:p>
        </w:tc>
      </w:tr>
      <w:tr w:rsidR="00574466" w:rsidRPr="005A433A" w14:paraId="3A43B70F" w14:textId="77777777" w:rsidTr="009011F8">
        <w:trPr>
          <w:gridAfter w:val="1"/>
          <w:wAfter w:w="10980" w:type="dxa"/>
        </w:trPr>
        <w:tc>
          <w:tcPr>
            <w:tcW w:w="950" w:type="dxa"/>
            <w:shd w:val="clear" w:color="auto" w:fill="FFFFFF" w:themeFill="background1"/>
          </w:tcPr>
          <w:p w14:paraId="4E617D20"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0D0A1703" w14:textId="17508976" w:rsidR="00574466" w:rsidRPr="005A433A" w:rsidRDefault="003A0C45" w:rsidP="00574466">
            <w:pPr>
              <w:rPr>
                <w:highlight w:val="yellow"/>
              </w:rPr>
            </w:pPr>
            <w:r w:rsidRPr="004C041F">
              <w:rPr>
                <w:rFonts w:ascii="Arial" w:hAnsi="Arial" w:cs="Arial"/>
                <w:noProof/>
                <w:sz w:val="20"/>
                <w:szCs w:val="20"/>
                <w:lang w:eastAsia="en-ZA"/>
              </w:rPr>
              <w:t>Key Question 1</w:t>
            </w:r>
            <w:r>
              <w:rPr>
                <w:rFonts w:ascii="Arial" w:hAnsi="Arial" w:cs="Arial"/>
                <w:noProof/>
                <w:sz w:val="20"/>
                <w:szCs w:val="20"/>
                <w:lang w:eastAsia="en-ZA"/>
              </w:rPr>
              <w:t>(b)</w:t>
            </w:r>
          </w:p>
        </w:tc>
        <w:tc>
          <w:tcPr>
            <w:tcW w:w="11970" w:type="dxa"/>
          </w:tcPr>
          <w:p w14:paraId="5721799F" w14:textId="77777777" w:rsidR="00574466" w:rsidRPr="005A433A" w:rsidRDefault="00574466" w:rsidP="00574466">
            <w:pPr>
              <w:rPr>
                <w:highlight w:val="yellow"/>
              </w:rPr>
            </w:pPr>
          </w:p>
        </w:tc>
      </w:tr>
      <w:tr w:rsidR="00574466" w:rsidRPr="005A433A" w14:paraId="16314251" w14:textId="77777777" w:rsidTr="009011F8">
        <w:trPr>
          <w:gridAfter w:val="1"/>
          <w:wAfter w:w="10980" w:type="dxa"/>
        </w:trPr>
        <w:tc>
          <w:tcPr>
            <w:tcW w:w="950" w:type="dxa"/>
            <w:shd w:val="clear" w:color="auto" w:fill="FFFFFF" w:themeFill="background1"/>
          </w:tcPr>
          <w:p w14:paraId="15411E1E"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7E2D2615" w14:textId="01E2E03D" w:rsidR="00574466" w:rsidRPr="005A433A" w:rsidRDefault="003A0C45" w:rsidP="00574466">
            <w:pPr>
              <w:rPr>
                <w:highlight w:val="yellow"/>
              </w:rPr>
            </w:pPr>
            <w:r w:rsidRPr="004C041F">
              <w:rPr>
                <w:rFonts w:ascii="Arial" w:hAnsi="Arial" w:cs="Arial"/>
                <w:noProof/>
                <w:sz w:val="20"/>
                <w:szCs w:val="20"/>
                <w:lang w:eastAsia="en-ZA"/>
              </w:rPr>
              <w:t>Key Question 1</w:t>
            </w:r>
            <w:r>
              <w:rPr>
                <w:rFonts w:ascii="Arial" w:hAnsi="Arial" w:cs="Arial"/>
                <w:noProof/>
                <w:sz w:val="20"/>
                <w:szCs w:val="20"/>
                <w:lang w:eastAsia="en-ZA"/>
              </w:rPr>
              <w:t>(c)</w:t>
            </w:r>
          </w:p>
        </w:tc>
        <w:tc>
          <w:tcPr>
            <w:tcW w:w="11970" w:type="dxa"/>
          </w:tcPr>
          <w:p w14:paraId="251AF4E2" w14:textId="77777777" w:rsidR="00574466" w:rsidRPr="005A433A" w:rsidRDefault="00574466" w:rsidP="00574466">
            <w:pPr>
              <w:rPr>
                <w:highlight w:val="yellow"/>
              </w:rPr>
            </w:pPr>
          </w:p>
        </w:tc>
      </w:tr>
      <w:tr w:rsidR="00574466" w:rsidRPr="005A433A" w14:paraId="1FEC9FA6" w14:textId="77777777" w:rsidTr="009011F8">
        <w:trPr>
          <w:gridAfter w:val="1"/>
          <w:wAfter w:w="10980" w:type="dxa"/>
        </w:trPr>
        <w:tc>
          <w:tcPr>
            <w:tcW w:w="950" w:type="dxa"/>
            <w:shd w:val="clear" w:color="auto" w:fill="FFFFFF" w:themeFill="background1"/>
          </w:tcPr>
          <w:p w14:paraId="665111B9" w14:textId="77777777" w:rsidR="00574466" w:rsidRPr="00F73895" w:rsidRDefault="00574466" w:rsidP="00574466">
            <w:pPr>
              <w:pStyle w:val="ListParagraph"/>
              <w:ind w:left="360"/>
              <w:jc w:val="both"/>
              <w:rPr>
                <w:rFonts w:ascii="Arial" w:hAnsi="Arial" w:cs="Arial"/>
                <w:color w:val="000000" w:themeColor="text1"/>
              </w:rPr>
            </w:pPr>
          </w:p>
        </w:tc>
        <w:tc>
          <w:tcPr>
            <w:tcW w:w="2465" w:type="dxa"/>
          </w:tcPr>
          <w:p w14:paraId="4F21CA16" w14:textId="77777777" w:rsidR="00574466" w:rsidRPr="005A433A" w:rsidRDefault="00574466" w:rsidP="00574466">
            <w:pPr>
              <w:rPr>
                <w:highlight w:val="yellow"/>
              </w:rPr>
            </w:pPr>
          </w:p>
        </w:tc>
        <w:tc>
          <w:tcPr>
            <w:tcW w:w="11970" w:type="dxa"/>
          </w:tcPr>
          <w:p w14:paraId="5E528CB3" w14:textId="77777777" w:rsidR="00574466" w:rsidRPr="005A433A" w:rsidRDefault="00574466" w:rsidP="00574466">
            <w:pPr>
              <w:rPr>
                <w:highlight w:val="yellow"/>
              </w:rPr>
            </w:pPr>
          </w:p>
        </w:tc>
      </w:tr>
      <w:tr w:rsidR="00574466" w:rsidRPr="005A433A" w14:paraId="4F957243" w14:textId="77777777" w:rsidTr="009011F8">
        <w:trPr>
          <w:gridAfter w:val="1"/>
          <w:wAfter w:w="10980" w:type="dxa"/>
        </w:trPr>
        <w:tc>
          <w:tcPr>
            <w:tcW w:w="950" w:type="dxa"/>
            <w:shd w:val="clear" w:color="auto" w:fill="EEECE1" w:themeFill="background2"/>
          </w:tcPr>
          <w:p w14:paraId="2AA54885" w14:textId="50841081" w:rsidR="00574466" w:rsidRPr="00F73895" w:rsidRDefault="00574466" w:rsidP="003A0C45">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21DBEAB0" w14:textId="38397AA1" w:rsidR="00574466" w:rsidRPr="00574466" w:rsidRDefault="00574466" w:rsidP="00574466">
            <w:pPr>
              <w:rPr>
                <w:color w:val="365F91" w:themeColor="accent1" w:themeShade="BF"/>
                <w:highlight w:val="yellow"/>
              </w:rPr>
            </w:pPr>
            <w:r w:rsidRPr="00574466">
              <w:rPr>
                <w:rFonts w:ascii="Arial" w:hAnsi="Arial" w:cs="Arial"/>
                <w:b/>
                <w:bCs/>
                <w:color w:val="365F91" w:themeColor="accent1" w:themeShade="BF"/>
              </w:rPr>
              <w:t>Recommendation 10 – General Comments</w:t>
            </w:r>
          </w:p>
        </w:tc>
        <w:tc>
          <w:tcPr>
            <w:tcW w:w="11970" w:type="dxa"/>
            <w:shd w:val="clear" w:color="auto" w:fill="EEECE1" w:themeFill="background2"/>
          </w:tcPr>
          <w:p w14:paraId="0CC729A6" w14:textId="66DC1227" w:rsidR="00574466" w:rsidRPr="005A433A" w:rsidRDefault="00574466" w:rsidP="00574466">
            <w:pPr>
              <w:rPr>
                <w:highlight w:val="yellow"/>
              </w:rPr>
            </w:pPr>
            <w:r w:rsidRPr="00F73895">
              <w:rPr>
                <w:rFonts w:ascii="Arial" w:hAnsi="Arial" w:cs="Arial"/>
                <w:b/>
                <w:color w:val="000000" w:themeColor="text1"/>
              </w:rPr>
              <w:t>Issue/Comment/Recommendation</w:t>
            </w:r>
          </w:p>
        </w:tc>
      </w:tr>
      <w:tr w:rsidR="00574466" w:rsidRPr="005A433A" w14:paraId="6B250980" w14:textId="77777777" w:rsidTr="009011F8">
        <w:trPr>
          <w:gridAfter w:val="1"/>
          <w:wAfter w:w="10980" w:type="dxa"/>
        </w:trPr>
        <w:tc>
          <w:tcPr>
            <w:tcW w:w="950" w:type="dxa"/>
            <w:shd w:val="clear" w:color="auto" w:fill="FFFFFF" w:themeFill="background1"/>
          </w:tcPr>
          <w:p w14:paraId="394B30E1"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149EE94E" w14:textId="77777777" w:rsidR="00574466" w:rsidRPr="005A433A" w:rsidRDefault="00574466" w:rsidP="00574466">
            <w:pPr>
              <w:rPr>
                <w:highlight w:val="yellow"/>
              </w:rPr>
            </w:pPr>
          </w:p>
        </w:tc>
        <w:tc>
          <w:tcPr>
            <w:tcW w:w="11970" w:type="dxa"/>
          </w:tcPr>
          <w:p w14:paraId="2F690657" w14:textId="33DB8A3E" w:rsidR="00574466" w:rsidRPr="005A433A" w:rsidRDefault="003A0C45" w:rsidP="00574466">
            <w:pPr>
              <w:rPr>
                <w:highlight w:val="yellow"/>
              </w:rPr>
            </w:pPr>
            <w:r w:rsidRPr="00F73895">
              <w:rPr>
                <w:rFonts w:ascii="Arial" w:hAnsi="Arial" w:cs="Arial"/>
                <w:noProof/>
                <w:sz w:val="20"/>
                <w:szCs w:val="20"/>
                <w:highlight w:val="yellow"/>
                <w:lang w:eastAsia="en-ZA"/>
              </w:rPr>
              <w:t>(please add more rows if required )</w:t>
            </w:r>
          </w:p>
        </w:tc>
      </w:tr>
      <w:tr w:rsidR="00574466" w:rsidRPr="005A433A" w14:paraId="7ADF2FE8" w14:textId="77777777" w:rsidTr="009011F8">
        <w:trPr>
          <w:gridAfter w:val="1"/>
          <w:wAfter w:w="10980" w:type="dxa"/>
        </w:trPr>
        <w:tc>
          <w:tcPr>
            <w:tcW w:w="950" w:type="dxa"/>
            <w:shd w:val="clear" w:color="auto" w:fill="FFFFFF" w:themeFill="background1"/>
          </w:tcPr>
          <w:p w14:paraId="5C433DA7"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1AA11F77" w14:textId="77777777" w:rsidR="00574466" w:rsidRPr="005A433A" w:rsidRDefault="00574466" w:rsidP="00574466">
            <w:pPr>
              <w:rPr>
                <w:highlight w:val="yellow"/>
              </w:rPr>
            </w:pPr>
          </w:p>
        </w:tc>
        <w:tc>
          <w:tcPr>
            <w:tcW w:w="11970" w:type="dxa"/>
          </w:tcPr>
          <w:p w14:paraId="3240CC02" w14:textId="77777777" w:rsidR="00574466" w:rsidRPr="005A433A" w:rsidRDefault="00574466" w:rsidP="00574466">
            <w:pPr>
              <w:rPr>
                <w:highlight w:val="yellow"/>
              </w:rPr>
            </w:pPr>
          </w:p>
        </w:tc>
      </w:tr>
      <w:tr w:rsidR="00574466" w:rsidRPr="005A433A" w14:paraId="1B783319" w14:textId="77777777" w:rsidTr="009011F8">
        <w:trPr>
          <w:gridAfter w:val="1"/>
          <w:wAfter w:w="10980" w:type="dxa"/>
        </w:trPr>
        <w:tc>
          <w:tcPr>
            <w:tcW w:w="950" w:type="dxa"/>
            <w:shd w:val="clear" w:color="auto" w:fill="FFFFFF" w:themeFill="background1"/>
          </w:tcPr>
          <w:p w14:paraId="72D6ED16" w14:textId="77777777" w:rsidR="00574466" w:rsidRPr="00F73895" w:rsidRDefault="00574466" w:rsidP="00574466">
            <w:pPr>
              <w:pStyle w:val="ListParagraph"/>
              <w:numPr>
                <w:ilvl w:val="0"/>
                <w:numId w:val="1"/>
              </w:numPr>
              <w:jc w:val="both"/>
              <w:rPr>
                <w:rFonts w:ascii="Arial" w:hAnsi="Arial" w:cs="Arial"/>
                <w:color w:val="000000" w:themeColor="text1"/>
              </w:rPr>
            </w:pPr>
          </w:p>
        </w:tc>
        <w:tc>
          <w:tcPr>
            <w:tcW w:w="2465" w:type="dxa"/>
          </w:tcPr>
          <w:p w14:paraId="3A524DBE" w14:textId="77777777" w:rsidR="00574466" w:rsidRPr="005A433A" w:rsidRDefault="00574466" w:rsidP="00574466">
            <w:pPr>
              <w:rPr>
                <w:highlight w:val="yellow"/>
              </w:rPr>
            </w:pPr>
          </w:p>
        </w:tc>
        <w:tc>
          <w:tcPr>
            <w:tcW w:w="11970" w:type="dxa"/>
          </w:tcPr>
          <w:p w14:paraId="027D4978" w14:textId="77777777" w:rsidR="00574466" w:rsidRPr="005A433A" w:rsidRDefault="00574466" w:rsidP="00574466">
            <w:pPr>
              <w:rPr>
                <w:highlight w:val="yellow"/>
              </w:rPr>
            </w:pPr>
          </w:p>
        </w:tc>
      </w:tr>
      <w:tr w:rsidR="00574466" w:rsidRPr="005A433A" w14:paraId="27554C88" w14:textId="77777777" w:rsidTr="009011F8">
        <w:trPr>
          <w:gridAfter w:val="1"/>
          <w:wAfter w:w="10980" w:type="dxa"/>
        </w:trPr>
        <w:tc>
          <w:tcPr>
            <w:tcW w:w="950" w:type="dxa"/>
            <w:shd w:val="clear" w:color="auto" w:fill="EEECE1" w:themeFill="background2"/>
          </w:tcPr>
          <w:p w14:paraId="0DF2FBE7" w14:textId="7633641B" w:rsidR="00574466" w:rsidRPr="00F73895" w:rsidRDefault="00574466" w:rsidP="00C72CA7">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3DB69406" w14:textId="0DAEF183" w:rsidR="00574466" w:rsidRPr="005A433A" w:rsidRDefault="00574466" w:rsidP="00574466">
            <w:pPr>
              <w:rPr>
                <w:highlight w:val="yellow"/>
              </w:rPr>
            </w:pPr>
            <w:r w:rsidRPr="00574466">
              <w:rPr>
                <w:rFonts w:ascii="Arial" w:hAnsi="Arial" w:cs="Arial"/>
                <w:b/>
                <w:color w:val="C00000"/>
              </w:rPr>
              <w:t>Recommendation 11 - Key questions</w:t>
            </w:r>
          </w:p>
        </w:tc>
        <w:tc>
          <w:tcPr>
            <w:tcW w:w="11970" w:type="dxa"/>
            <w:shd w:val="clear" w:color="auto" w:fill="EEECE1" w:themeFill="background2"/>
          </w:tcPr>
          <w:p w14:paraId="2059927B" w14:textId="510F1D76" w:rsidR="00574466" w:rsidRPr="005A433A" w:rsidRDefault="00574466" w:rsidP="00574466">
            <w:pPr>
              <w:rPr>
                <w:highlight w:val="yellow"/>
              </w:rPr>
            </w:pPr>
            <w:r w:rsidRPr="00F73895">
              <w:rPr>
                <w:rFonts w:ascii="Arial" w:hAnsi="Arial" w:cs="Arial"/>
                <w:b/>
                <w:color w:val="000000" w:themeColor="text1"/>
              </w:rPr>
              <w:t xml:space="preserve">Issue/Comment/Recommendation </w:t>
            </w:r>
          </w:p>
        </w:tc>
      </w:tr>
      <w:tr w:rsidR="003A0C45" w:rsidRPr="005A433A" w14:paraId="2C8142A0" w14:textId="77777777" w:rsidTr="009011F8">
        <w:trPr>
          <w:gridAfter w:val="1"/>
          <w:wAfter w:w="10980" w:type="dxa"/>
        </w:trPr>
        <w:tc>
          <w:tcPr>
            <w:tcW w:w="950" w:type="dxa"/>
            <w:shd w:val="clear" w:color="auto" w:fill="FFFFFF" w:themeFill="background1"/>
          </w:tcPr>
          <w:p w14:paraId="22AD4A94"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6D12DA8B" w14:textId="30C5287E" w:rsidR="003A0C45" w:rsidRPr="005A433A" w:rsidRDefault="003A0C45" w:rsidP="003A0C45">
            <w:pPr>
              <w:rPr>
                <w:highlight w:val="yellow"/>
              </w:rPr>
            </w:pPr>
            <w:r w:rsidRPr="004C041F">
              <w:rPr>
                <w:rFonts w:ascii="Arial" w:hAnsi="Arial" w:cs="Arial"/>
                <w:noProof/>
                <w:sz w:val="20"/>
                <w:szCs w:val="20"/>
                <w:lang w:eastAsia="en-ZA"/>
              </w:rPr>
              <w:t>Key Question 1</w:t>
            </w:r>
          </w:p>
        </w:tc>
        <w:tc>
          <w:tcPr>
            <w:tcW w:w="11970" w:type="dxa"/>
          </w:tcPr>
          <w:p w14:paraId="0756EAFB" w14:textId="77777777" w:rsidR="003A0C45" w:rsidRPr="005A433A" w:rsidRDefault="003A0C45" w:rsidP="003A0C45">
            <w:pPr>
              <w:rPr>
                <w:highlight w:val="yellow"/>
              </w:rPr>
            </w:pPr>
          </w:p>
        </w:tc>
      </w:tr>
      <w:tr w:rsidR="003A0C45" w:rsidRPr="005A433A" w14:paraId="12EC56CA" w14:textId="77777777" w:rsidTr="009011F8">
        <w:trPr>
          <w:gridAfter w:val="1"/>
          <w:wAfter w:w="10980" w:type="dxa"/>
        </w:trPr>
        <w:tc>
          <w:tcPr>
            <w:tcW w:w="950" w:type="dxa"/>
            <w:shd w:val="clear" w:color="auto" w:fill="FFFFFF" w:themeFill="background1"/>
          </w:tcPr>
          <w:p w14:paraId="650D5536"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4B8AD47B" w14:textId="16AF3C46" w:rsidR="003A0C45" w:rsidRPr="005A433A" w:rsidRDefault="003A0C45" w:rsidP="003A0C45">
            <w:pPr>
              <w:rPr>
                <w:highlight w:val="yellow"/>
              </w:rPr>
            </w:pPr>
            <w:r w:rsidRPr="004C041F">
              <w:t>Key Question 2</w:t>
            </w:r>
          </w:p>
        </w:tc>
        <w:tc>
          <w:tcPr>
            <w:tcW w:w="11970" w:type="dxa"/>
          </w:tcPr>
          <w:p w14:paraId="280640B0" w14:textId="77777777" w:rsidR="003A0C45" w:rsidRPr="005A433A" w:rsidRDefault="003A0C45" w:rsidP="003A0C45">
            <w:pPr>
              <w:rPr>
                <w:highlight w:val="yellow"/>
              </w:rPr>
            </w:pPr>
          </w:p>
        </w:tc>
      </w:tr>
      <w:tr w:rsidR="003A0C45" w:rsidRPr="005A433A" w14:paraId="236E11B2" w14:textId="77777777" w:rsidTr="009011F8">
        <w:trPr>
          <w:gridAfter w:val="1"/>
          <w:wAfter w:w="10980" w:type="dxa"/>
        </w:trPr>
        <w:tc>
          <w:tcPr>
            <w:tcW w:w="950" w:type="dxa"/>
            <w:shd w:val="clear" w:color="auto" w:fill="FFFFFF" w:themeFill="background1"/>
          </w:tcPr>
          <w:p w14:paraId="00291C7F"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4436F327" w14:textId="5BA7FC61" w:rsidR="003A0C45" w:rsidRPr="005A433A" w:rsidRDefault="003A0C45" w:rsidP="003A0C45">
            <w:pPr>
              <w:rPr>
                <w:highlight w:val="yellow"/>
              </w:rPr>
            </w:pPr>
            <w:r w:rsidRPr="004C041F">
              <w:t>Key Question 3</w:t>
            </w:r>
          </w:p>
        </w:tc>
        <w:tc>
          <w:tcPr>
            <w:tcW w:w="11970" w:type="dxa"/>
          </w:tcPr>
          <w:p w14:paraId="0B1AEFCC" w14:textId="77777777" w:rsidR="003A0C45" w:rsidRPr="005A433A" w:rsidRDefault="003A0C45" w:rsidP="003A0C45">
            <w:pPr>
              <w:rPr>
                <w:highlight w:val="yellow"/>
              </w:rPr>
            </w:pPr>
          </w:p>
        </w:tc>
      </w:tr>
      <w:tr w:rsidR="003A0C45" w:rsidRPr="005A433A" w14:paraId="161745F8" w14:textId="77777777" w:rsidTr="009011F8">
        <w:trPr>
          <w:gridAfter w:val="1"/>
          <w:wAfter w:w="10980" w:type="dxa"/>
        </w:trPr>
        <w:tc>
          <w:tcPr>
            <w:tcW w:w="950" w:type="dxa"/>
            <w:shd w:val="clear" w:color="auto" w:fill="EEECE1" w:themeFill="background2"/>
          </w:tcPr>
          <w:p w14:paraId="7559A093" w14:textId="4BEA251D" w:rsidR="003A0C45" w:rsidRPr="00F73895" w:rsidRDefault="003A0C45" w:rsidP="00C72CA7">
            <w:pPr>
              <w:pStyle w:val="ListParagraph"/>
              <w:ind w:left="360" w:hanging="360"/>
              <w:jc w:val="both"/>
              <w:rPr>
                <w:rFonts w:ascii="Arial" w:hAnsi="Arial" w:cs="Arial"/>
                <w:color w:val="000000" w:themeColor="text1"/>
              </w:rPr>
            </w:pPr>
            <w:r w:rsidRPr="00F73895">
              <w:rPr>
                <w:rFonts w:ascii="Arial" w:hAnsi="Arial" w:cs="Arial"/>
                <w:b/>
                <w:color w:val="000000" w:themeColor="text1"/>
              </w:rPr>
              <w:lastRenderedPageBreak/>
              <w:t>No</w:t>
            </w:r>
          </w:p>
        </w:tc>
        <w:tc>
          <w:tcPr>
            <w:tcW w:w="2465" w:type="dxa"/>
            <w:shd w:val="clear" w:color="auto" w:fill="EEECE1" w:themeFill="background2"/>
          </w:tcPr>
          <w:p w14:paraId="0A721361" w14:textId="7802145A" w:rsidR="003A0C45" w:rsidRPr="00574466" w:rsidRDefault="003A0C45" w:rsidP="003A0C45">
            <w:pPr>
              <w:rPr>
                <w:color w:val="365F91" w:themeColor="accent1" w:themeShade="BF"/>
                <w:highlight w:val="yellow"/>
              </w:rPr>
            </w:pPr>
            <w:r w:rsidRPr="00574466">
              <w:rPr>
                <w:rFonts w:ascii="Arial" w:hAnsi="Arial" w:cs="Arial"/>
                <w:b/>
                <w:bCs/>
                <w:color w:val="365F91" w:themeColor="accent1" w:themeShade="BF"/>
              </w:rPr>
              <w:t>Recommendation 11 – General Comments</w:t>
            </w:r>
          </w:p>
        </w:tc>
        <w:tc>
          <w:tcPr>
            <w:tcW w:w="11970" w:type="dxa"/>
            <w:shd w:val="clear" w:color="auto" w:fill="EEECE1" w:themeFill="background2"/>
          </w:tcPr>
          <w:p w14:paraId="555E19F9" w14:textId="0FF736AC" w:rsidR="003A0C45" w:rsidRPr="005A433A" w:rsidRDefault="003A0C45" w:rsidP="003A0C45">
            <w:pPr>
              <w:rPr>
                <w:highlight w:val="yellow"/>
              </w:rPr>
            </w:pPr>
            <w:r w:rsidRPr="00F73895">
              <w:rPr>
                <w:rFonts w:ascii="Arial" w:hAnsi="Arial" w:cs="Arial"/>
                <w:b/>
                <w:color w:val="000000" w:themeColor="text1"/>
              </w:rPr>
              <w:t>Issue/Comment/Recommendation</w:t>
            </w:r>
          </w:p>
        </w:tc>
      </w:tr>
      <w:tr w:rsidR="003A0C45" w:rsidRPr="005A433A" w14:paraId="40D3FC43" w14:textId="77777777" w:rsidTr="009011F8">
        <w:trPr>
          <w:gridAfter w:val="1"/>
          <w:wAfter w:w="10980" w:type="dxa"/>
        </w:trPr>
        <w:tc>
          <w:tcPr>
            <w:tcW w:w="950" w:type="dxa"/>
            <w:shd w:val="clear" w:color="auto" w:fill="FFFFFF" w:themeFill="background1"/>
          </w:tcPr>
          <w:p w14:paraId="01316F97"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6092A109" w14:textId="77777777" w:rsidR="003A0C45" w:rsidRPr="005A433A" w:rsidRDefault="003A0C45" w:rsidP="003A0C45">
            <w:pPr>
              <w:rPr>
                <w:highlight w:val="yellow"/>
              </w:rPr>
            </w:pPr>
          </w:p>
        </w:tc>
        <w:tc>
          <w:tcPr>
            <w:tcW w:w="11970" w:type="dxa"/>
          </w:tcPr>
          <w:p w14:paraId="7438C46A" w14:textId="77777777" w:rsidR="003A0C45" w:rsidRPr="005A433A" w:rsidRDefault="003A0C45" w:rsidP="003A0C45">
            <w:pPr>
              <w:rPr>
                <w:highlight w:val="yellow"/>
              </w:rPr>
            </w:pPr>
          </w:p>
        </w:tc>
      </w:tr>
      <w:tr w:rsidR="003A0C45" w:rsidRPr="005A433A" w14:paraId="14E442CB" w14:textId="77777777" w:rsidTr="009011F8">
        <w:trPr>
          <w:gridAfter w:val="1"/>
          <w:wAfter w:w="10980" w:type="dxa"/>
        </w:trPr>
        <w:tc>
          <w:tcPr>
            <w:tcW w:w="950" w:type="dxa"/>
            <w:shd w:val="clear" w:color="auto" w:fill="FFFFFF" w:themeFill="background1"/>
          </w:tcPr>
          <w:p w14:paraId="072DBA70"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00561044" w14:textId="77777777" w:rsidR="003A0C45" w:rsidRPr="005A433A" w:rsidRDefault="003A0C45" w:rsidP="003A0C45">
            <w:pPr>
              <w:rPr>
                <w:highlight w:val="yellow"/>
              </w:rPr>
            </w:pPr>
          </w:p>
        </w:tc>
        <w:tc>
          <w:tcPr>
            <w:tcW w:w="11970" w:type="dxa"/>
          </w:tcPr>
          <w:p w14:paraId="00BAAF50" w14:textId="77777777" w:rsidR="003A0C45" w:rsidRPr="005A433A" w:rsidRDefault="003A0C45" w:rsidP="003A0C45">
            <w:pPr>
              <w:rPr>
                <w:highlight w:val="yellow"/>
              </w:rPr>
            </w:pPr>
          </w:p>
        </w:tc>
      </w:tr>
      <w:tr w:rsidR="003A0C45" w:rsidRPr="005A433A" w14:paraId="5F2B8014" w14:textId="77777777" w:rsidTr="009011F8">
        <w:trPr>
          <w:gridAfter w:val="1"/>
          <w:wAfter w:w="10980" w:type="dxa"/>
        </w:trPr>
        <w:tc>
          <w:tcPr>
            <w:tcW w:w="950" w:type="dxa"/>
            <w:shd w:val="clear" w:color="auto" w:fill="FFFFFF" w:themeFill="background1"/>
          </w:tcPr>
          <w:p w14:paraId="42C57E2A"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2D85E747" w14:textId="77777777" w:rsidR="003A0C45" w:rsidRPr="005A433A" w:rsidRDefault="003A0C45" w:rsidP="003A0C45">
            <w:pPr>
              <w:rPr>
                <w:highlight w:val="yellow"/>
              </w:rPr>
            </w:pPr>
          </w:p>
        </w:tc>
        <w:tc>
          <w:tcPr>
            <w:tcW w:w="11970" w:type="dxa"/>
          </w:tcPr>
          <w:p w14:paraId="0506565A" w14:textId="77777777" w:rsidR="003A0C45" w:rsidRPr="005A433A" w:rsidRDefault="003A0C45" w:rsidP="003A0C45">
            <w:pPr>
              <w:rPr>
                <w:highlight w:val="yellow"/>
              </w:rPr>
            </w:pPr>
          </w:p>
        </w:tc>
      </w:tr>
      <w:tr w:rsidR="003A0C45" w:rsidRPr="005A433A" w14:paraId="45251B83" w14:textId="77777777" w:rsidTr="009011F8">
        <w:trPr>
          <w:gridAfter w:val="1"/>
          <w:wAfter w:w="10980" w:type="dxa"/>
        </w:trPr>
        <w:tc>
          <w:tcPr>
            <w:tcW w:w="950" w:type="dxa"/>
            <w:shd w:val="clear" w:color="auto" w:fill="FFFFFF" w:themeFill="background1"/>
          </w:tcPr>
          <w:p w14:paraId="77C605CE"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02D9BA62" w14:textId="77777777" w:rsidR="003A0C45" w:rsidRPr="005A433A" w:rsidRDefault="003A0C45" w:rsidP="003A0C45">
            <w:pPr>
              <w:rPr>
                <w:highlight w:val="yellow"/>
              </w:rPr>
            </w:pPr>
          </w:p>
        </w:tc>
        <w:tc>
          <w:tcPr>
            <w:tcW w:w="11970" w:type="dxa"/>
          </w:tcPr>
          <w:p w14:paraId="75CFEF88" w14:textId="77777777" w:rsidR="003A0C45" w:rsidRPr="005A433A" w:rsidRDefault="003A0C45" w:rsidP="003A0C45">
            <w:pPr>
              <w:rPr>
                <w:highlight w:val="yellow"/>
              </w:rPr>
            </w:pPr>
          </w:p>
        </w:tc>
      </w:tr>
      <w:tr w:rsidR="003A0C45" w:rsidRPr="005A433A" w14:paraId="26AD888A" w14:textId="77777777" w:rsidTr="009011F8">
        <w:trPr>
          <w:gridAfter w:val="1"/>
          <w:wAfter w:w="10980" w:type="dxa"/>
        </w:trPr>
        <w:tc>
          <w:tcPr>
            <w:tcW w:w="950" w:type="dxa"/>
            <w:shd w:val="clear" w:color="auto" w:fill="EEECE1" w:themeFill="background2"/>
          </w:tcPr>
          <w:p w14:paraId="58B5AFE5" w14:textId="17F66F57" w:rsidR="003A0C45" w:rsidRPr="00F73895" w:rsidRDefault="003A0C45" w:rsidP="00C72CA7">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4D29C96B" w14:textId="111D6369" w:rsidR="003A0C45" w:rsidRPr="005A433A" w:rsidRDefault="003A0C45" w:rsidP="003A0C45">
            <w:pPr>
              <w:rPr>
                <w:highlight w:val="yellow"/>
              </w:rPr>
            </w:pPr>
            <w:r w:rsidRPr="004B003B">
              <w:rPr>
                <w:rFonts w:ascii="Arial" w:hAnsi="Arial" w:cs="Arial"/>
                <w:b/>
                <w:color w:val="C00000"/>
              </w:rPr>
              <w:t>Re</w:t>
            </w:r>
            <w:r w:rsidRPr="00574466">
              <w:rPr>
                <w:rFonts w:ascii="Arial" w:hAnsi="Arial" w:cs="Arial"/>
                <w:b/>
                <w:color w:val="C00000"/>
              </w:rPr>
              <w:t>commendation 12 - Key questions</w:t>
            </w:r>
          </w:p>
        </w:tc>
        <w:tc>
          <w:tcPr>
            <w:tcW w:w="11970" w:type="dxa"/>
            <w:shd w:val="clear" w:color="auto" w:fill="EEECE1" w:themeFill="background2"/>
          </w:tcPr>
          <w:p w14:paraId="5720F6EB" w14:textId="58D3512F" w:rsidR="003A0C45" w:rsidRPr="005A433A" w:rsidRDefault="003A0C45" w:rsidP="003A0C45">
            <w:pPr>
              <w:rPr>
                <w:highlight w:val="yellow"/>
              </w:rPr>
            </w:pPr>
            <w:r w:rsidRPr="00F73895">
              <w:rPr>
                <w:rFonts w:ascii="Arial" w:hAnsi="Arial" w:cs="Arial"/>
                <w:b/>
                <w:color w:val="000000" w:themeColor="text1"/>
              </w:rPr>
              <w:t xml:space="preserve">Issue/Comment/Recommendation </w:t>
            </w:r>
          </w:p>
        </w:tc>
      </w:tr>
      <w:tr w:rsidR="003A0C45" w:rsidRPr="005A433A" w14:paraId="672E46EB" w14:textId="77777777" w:rsidTr="009011F8">
        <w:trPr>
          <w:gridAfter w:val="1"/>
          <w:wAfter w:w="10980" w:type="dxa"/>
        </w:trPr>
        <w:tc>
          <w:tcPr>
            <w:tcW w:w="950" w:type="dxa"/>
            <w:shd w:val="clear" w:color="auto" w:fill="FFFFFF" w:themeFill="background1"/>
          </w:tcPr>
          <w:p w14:paraId="4DC72E81"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6D4FE85F" w14:textId="61915CD6" w:rsidR="003A0C45" w:rsidRPr="005A433A" w:rsidRDefault="003A0C45" w:rsidP="003A0C45">
            <w:pPr>
              <w:rPr>
                <w:highlight w:val="yellow"/>
              </w:rPr>
            </w:pPr>
            <w:r w:rsidRPr="004C041F">
              <w:rPr>
                <w:rFonts w:ascii="Arial" w:hAnsi="Arial" w:cs="Arial"/>
                <w:noProof/>
                <w:sz w:val="20"/>
                <w:szCs w:val="20"/>
                <w:lang w:eastAsia="en-ZA"/>
              </w:rPr>
              <w:t>Key Question 1</w:t>
            </w:r>
          </w:p>
        </w:tc>
        <w:tc>
          <w:tcPr>
            <w:tcW w:w="11970" w:type="dxa"/>
          </w:tcPr>
          <w:p w14:paraId="2D9278BA" w14:textId="77777777" w:rsidR="003A0C45" w:rsidRPr="005A433A" w:rsidRDefault="003A0C45" w:rsidP="003A0C45">
            <w:pPr>
              <w:rPr>
                <w:highlight w:val="yellow"/>
              </w:rPr>
            </w:pPr>
          </w:p>
        </w:tc>
      </w:tr>
      <w:tr w:rsidR="003A0C45" w:rsidRPr="005A433A" w14:paraId="6B405D30" w14:textId="77777777" w:rsidTr="009011F8">
        <w:trPr>
          <w:gridAfter w:val="1"/>
          <w:wAfter w:w="10980" w:type="dxa"/>
        </w:trPr>
        <w:tc>
          <w:tcPr>
            <w:tcW w:w="950" w:type="dxa"/>
            <w:shd w:val="clear" w:color="auto" w:fill="FFFFFF" w:themeFill="background1"/>
          </w:tcPr>
          <w:p w14:paraId="75FA1FA8"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179D7901" w14:textId="20A362AC" w:rsidR="003A0C45" w:rsidRPr="005A433A" w:rsidRDefault="003A0C45" w:rsidP="003A0C45">
            <w:pPr>
              <w:rPr>
                <w:highlight w:val="yellow"/>
              </w:rPr>
            </w:pPr>
            <w:r w:rsidRPr="004C041F">
              <w:t>Key Question 2</w:t>
            </w:r>
          </w:p>
        </w:tc>
        <w:tc>
          <w:tcPr>
            <w:tcW w:w="11970" w:type="dxa"/>
          </w:tcPr>
          <w:p w14:paraId="0F37D057" w14:textId="77777777" w:rsidR="003A0C45" w:rsidRPr="005A433A" w:rsidRDefault="003A0C45" w:rsidP="003A0C45">
            <w:pPr>
              <w:rPr>
                <w:highlight w:val="yellow"/>
              </w:rPr>
            </w:pPr>
          </w:p>
        </w:tc>
      </w:tr>
      <w:tr w:rsidR="003A0C45" w:rsidRPr="005A433A" w14:paraId="4455C9FA" w14:textId="77777777" w:rsidTr="009011F8">
        <w:trPr>
          <w:gridAfter w:val="1"/>
          <w:wAfter w:w="10980" w:type="dxa"/>
        </w:trPr>
        <w:tc>
          <w:tcPr>
            <w:tcW w:w="950" w:type="dxa"/>
            <w:shd w:val="clear" w:color="auto" w:fill="FFFFFF" w:themeFill="background1"/>
          </w:tcPr>
          <w:p w14:paraId="2DD53C86"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687FA370" w14:textId="77777777" w:rsidR="003A0C45" w:rsidRPr="005A433A" w:rsidRDefault="003A0C45" w:rsidP="003A0C45">
            <w:pPr>
              <w:rPr>
                <w:highlight w:val="yellow"/>
              </w:rPr>
            </w:pPr>
          </w:p>
        </w:tc>
        <w:tc>
          <w:tcPr>
            <w:tcW w:w="11970" w:type="dxa"/>
          </w:tcPr>
          <w:p w14:paraId="03ADF9D3" w14:textId="77777777" w:rsidR="003A0C45" w:rsidRPr="005A433A" w:rsidRDefault="003A0C45" w:rsidP="003A0C45">
            <w:pPr>
              <w:rPr>
                <w:highlight w:val="yellow"/>
              </w:rPr>
            </w:pPr>
          </w:p>
        </w:tc>
      </w:tr>
      <w:tr w:rsidR="003A0C45" w:rsidRPr="005A433A" w14:paraId="1B6A8828" w14:textId="77777777" w:rsidTr="009011F8">
        <w:trPr>
          <w:gridAfter w:val="1"/>
          <w:wAfter w:w="10980" w:type="dxa"/>
        </w:trPr>
        <w:tc>
          <w:tcPr>
            <w:tcW w:w="950" w:type="dxa"/>
            <w:shd w:val="clear" w:color="auto" w:fill="EEECE1" w:themeFill="background2"/>
          </w:tcPr>
          <w:p w14:paraId="19931CA2" w14:textId="3DDE69AA" w:rsidR="003A0C45" w:rsidRPr="00F73895" w:rsidRDefault="003A0C45" w:rsidP="00C72CA7">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3BBE4234" w14:textId="2CFFE039" w:rsidR="003A0C45" w:rsidRPr="00574466" w:rsidRDefault="003A0C45" w:rsidP="003A0C45">
            <w:pPr>
              <w:rPr>
                <w:color w:val="365F91" w:themeColor="accent1" w:themeShade="BF"/>
                <w:highlight w:val="yellow"/>
              </w:rPr>
            </w:pPr>
            <w:r w:rsidRPr="00574466">
              <w:rPr>
                <w:rFonts w:ascii="Arial" w:hAnsi="Arial" w:cs="Arial"/>
                <w:b/>
                <w:bCs/>
                <w:color w:val="365F91" w:themeColor="accent1" w:themeShade="BF"/>
              </w:rPr>
              <w:t>Recommendation 12 – General Comments</w:t>
            </w:r>
          </w:p>
        </w:tc>
        <w:tc>
          <w:tcPr>
            <w:tcW w:w="11970" w:type="dxa"/>
            <w:shd w:val="clear" w:color="auto" w:fill="EEECE1" w:themeFill="background2"/>
          </w:tcPr>
          <w:p w14:paraId="0CFE8615" w14:textId="48A3BEF1" w:rsidR="003A0C45" w:rsidRPr="005A433A" w:rsidRDefault="003A0C45" w:rsidP="003A0C45">
            <w:pPr>
              <w:rPr>
                <w:highlight w:val="yellow"/>
              </w:rPr>
            </w:pPr>
            <w:r w:rsidRPr="00F73895">
              <w:rPr>
                <w:rFonts w:ascii="Arial" w:hAnsi="Arial" w:cs="Arial"/>
                <w:b/>
                <w:color w:val="000000" w:themeColor="text1"/>
              </w:rPr>
              <w:t>Issue/Comment/Recommendation</w:t>
            </w:r>
          </w:p>
        </w:tc>
      </w:tr>
      <w:tr w:rsidR="003A0C45" w:rsidRPr="005A433A" w14:paraId="74BA0C8B" w14:textId="77777777" w:rsidTr="009011F8">
        <w:trPr>
          <w:gridAfter w:val="1"/>
          <w:wAfter w:w="10980" w:type="dxa"/>
        </w:trPr>
        <w:tc>
          <w:tcPr>
            <w:tcW w:w="950" w:type="dxa"/>
            <w:shd w:val="clear" w:color="auto" w:fill="FFFFFF" w:themeFill="background1"/>
          </w:tcPr>
          <w:p w14:paraId="34543FE8"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1F2485B1" w14:textId="77777777" w:rsidR="003A0C45" w:rsidRPr="005A433A" w:rsidRDefault="003A0C45" w:rsidP="003A0C45">
            <w:pPr>
              <w:rPr>
                <w:highlight w:val="yellow"/>
              </w:rPr>
            </w:pPr>
          </w:p>
        </w:tc>
        <w:tc>
          <w:tcPr>
            <w:tcW w:w="11970" w:type="dxa"/>
          </w:tcPr>
          <w:p w14:paraId="5729AC0B" w14:textId="08532D0A" w:rsidR="003A0C45" w:rsidRPr="005A433A" w:rsidRDefault="003A0C45" w:rsidP="003A0C45">
            <w:pPr>
              <w:rPr>
                <w:highlight w:val="yellow"/>
              </w:rPr>
            </w:pPr>
            <w:r w:rsidRPr="00F73895">
              <w:rPr>
                <w:rFonts w:ascii="Arial" w:hAnsi="Arial" w:cs="Arial"/>
                <w:noProof/>
                <w:sz w:val="20"/>
                <w:szCs w:val="20"/>
                <w:highlight w:val="yellow"/>
                <w:lang w:eastAsia="en-ZA"/>
              </w:rPr>
              <w:t>(please add more rows if required )</w:t>
            </w:r>
          </w:p>
        </w:tc>
      </w:tr>
      <w:tr w:rsidR="003A0C45" w:rsidRPr="005A433A" w14:paraId="2DF6C4B8" w14:textId="77777777" w:rsidTr="009011F8">
        <w:trPr>
          <w:gridAfter w:val="1"/>
          <w:wAfter w:w="10980" w:type="dxa"/>
        </w:trPr>
        <w:tc>
          <w:tcPr>
            <w:tcW w:w="950" w:type="dxa"/>
            <w:shd w:val="clear" w:color="auto" w:fill="FFFFFF" w:themeFill="background1"/>
          </w:tcPr>
          <w:p w14:paraId="6AA00795"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184FDA77" w14:textId="77777777" w:rsidR="003A0C45" w:rsidRPr="005A433A" w:rsidRDefault="003A0C45" w:rsidP="003A0C45">
            <w:pPr>
              <w:rPr>
                <w:highlight w:val="yellow"/>
              </w:rPr>
            </w:pPr>
          </w:p>
        </w:tc>
        <w:tc>
          <w:tcPr>
            <w:tcW w:w="11970" w:type="dxa"/>
          </w:tcPr>
          <w:p w14:paraId="4A7CB9F5" w14:textId="77777777" w:rsidR="003A0C45" w:rsidRPr="005A433A" w:rsidRDefault="003A0C45" w:rsidP="003A0C45">
            <w:pPr>
              <w:rPr>
                <w:highlight w:val="yellow"/>
              </w:rPr>
            </w:pPr>
          </w:p>
        </w:tc>
      </w:tr>
      <w:tr w:rsidR="003A0C45" w:rsidRPr="005A433A" w14:paraId="74E4ACF5" w14:textId="77777777" w:rsidTr="009011F8">
        <w:trPr>
          <w:gridAfter w:val="1"/>
          <w:wAfter w:w="10980" w:type="dxa"/>
        </w:trPr>
        <w:tc>
          <w:tcPr>
            <w:tcW w:w="950" w:type="dxa"/>
            <w:shd w:val="clear" w:color="auto" w:fill="FFFFFF" w:themeFill="background1"/>
          </w:tcPr>
          <w:p w14:paraId="73FEDD52"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137D8608" w14:textId="77777777" w:rsidR="003A0C45" w:rsidRPr="005A433A" w:rsidRDefault="003A0C45" w:rsidP="003A0C45">
            <w:pPr>
              <w:rPr>
                <w:highlight w:val="yellow"/>
              </w:rPr>
            </w:pPr>
          </w:p>
        </w:tc>
        <w:tc>
          <w:tcPr>
            <w:tcW w:w="11970" w:type="dxa"/>
          </w:tcPr>
          <w:p w14:paraId="518BA278" w14:textId="77777777" w:rsidR="003A0C45" w:rsidRPr="005A433A" w:rsidRDefault="003A0C45" w:rsidP="003A0C45">
            <w:pPr>
              <w:rPr>
                <w:highlight w:val="yellow"/>
              </w:rPr>
            </w:pPr>
          </w:p>
        </w:tc>
      </w:tr>
      <w:tr w:rsidR="003A0C45" w:rsidRPr="005A433A" w14:paraId="1CB6CAF5" w14:textId="77777777" w:rsidTr="009011F8">
        <w:trPr>
          <w:gridAfter w:val="1"/>
          <w:wAfter w:w="10980" w:type="dxa"/>
        </w:trPr>
        <w:tc>
          <w:tcPr>
            <w:tcW w:w="950" w:type="dxa"/>
            <w:shd w:val="clear" w:color="auto" w:fill="EEECE1" w:themeFill="background2"/>
          </w:tcPr>
          <w:p w14:paraId="3287D809" w14:textId="69E01C18" w:rsidR="003A0C45" w:rsidRPr="00F73895" w:rsidRDefault="003A0C45" w:rsidP="00C72CA7">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2077930F" w14:textId="77CD3128" w:rsidR="003A0C45" w:rsidRPr="005A433A" w:rsidRDefault="003A0C45" w:rsidP="003A0C45">
            <w:pPr>
              <w:rPr>
                <w:highlight w:val="yellow"/>
              </w:rPr>
            </w:pPr>
            <w:r w:rsidRPr="004B003B">
              <w:rPr>
                <w:rFonts w:ascii="Arial" w:hAnsi="Arial" w:cs="Arial"/>
                <w:b/>
                <w:color w:val="C00000"/>
              </w:rPr>
              <w:t>R</w:t>
            </w:r>
            <w:r w:rsidRPr="00574466">
              <w:rPr>
                <w:rFonts w:ascii="Arial" w:hAnsi="Arial" w:cs="Arial"/>
                <w:b/>
                <w:color w:val="C00000"/>
              </w:rPr>
              <w:t>ecommendation 13 - Key questions</w:t>
            </w:r>
          </w:p>
        </w:tc>
        <w:tc>
          <w:tcPr>
            <w:tcW w:w="11970" w:type="dxa"/>
            <w:shd w:val="clear" w:color="auto" w:fill="EEECE1" w:themeFill="background2"/>
          </w:tcPr>
          <w:p w14:paraId="26516C5C" w14:textId="5D55C6D7" w:rsidR="003A0C45" w:rsidRPr="005A433A" w:rsidRDefault="003A0C45" w:rsidP="003A0C45">
            <w:pPr>
              <w:rPr>
                <w:highlight w:val="yellow"/>
              </w:rPr>
            </w:pPr>
            <w:r w:rsidRPr="00F73895">
              <w:rPr>
                <w:rFonts w:ascii="Arial" w:hAnsi="Arial" w:cs="Arial"/>
                <w:b/>
                <w:color w:val="000000" w:themeColor="text1"/>
              </w:rPr>
              <w:t xml:space="preserve">Issue/Comment/Recommendation </w:t>
            </w:r>
          </w:p>
        </w:tc>
      </w:tr>
      <w:tr w:rsidR="003A0C45" w:rsidRPr="005A433A" w14:paraId="0AC0FC9D" w14:textId="77777777" w:rsidTr="009011F8">
        <w:trPr>
          <w:gridAfter w:val="1"/>
          <w:wAfter w:w="10980" w:type="dxa"/>
        </w:trPr>
        <w:tc>
          <w:tcPr>
            <w:tcW w:w="950" w:type="dxa"/>
            <w:shd w:val="clear" w:color="auto" w:fill="FFFFFF" w:themeFill="background1"/>
          </w:tcPr>
          <w:p w14:paraId="73108C65"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5CE70663" w14:textId="4AB650BE" w:rsidR="003A0C45" w:rsidRPr="005A433A" w:rsidRDefault="003A0C45" w:rsidP="003A0C45">
            <w:pPr>
              <w:rPr>
                <w:highlight w:val="yellow"/>
              </w:rPr>
            </w:pPr>
            <w:r w:rsidRPr="004C041F">
              <w:rPr>
                <w:rFonts w:ascii="Arial" w:hAnsi="Arial" w:cs="Arial"/>
                <w:noProof/>
                <w:sz w:val="20"/>
                <w:szCs w:val="20"/>
                <w:lang w:eastAsia="en-ZA"/>
              </w:rPr>
              <w:t>Key Question 1</w:t>
            </w:r>
          </w:p>
        </w:tc>
        <w:tc>
          <w:tcPr>
            <w:tcW w:w="11970" w:type="dxa"/>
          </w:tcPr>
          <w:p w14:paraId="25ECDC02" w14:textId="77777777" w:rsidR="003A0C45" w:rsidRPr="005A433A" w:rsidRDefault="003A0C45" w:rsidP="003A0C45">
            <w:pPr>
              <w:rPr>
                <w:highlight w:val="yellow"/>
              </w:rPr>
            </w:pPr>
          </w:p>
        </w:tc>
      </w:tr>
      <w:tr w:rsidR="003A0C45" w:rsidRPr="005A433A" w14:paraId="619B8AAB" w14:textId="77777777" w:rsidTr="009011F8">
        <w:trPr>
          <w:gridAfter w:val="1"/>
          <w:wAfter w:w="10980" w:type="dxa"/>
        </w:trPr>
        <w:tc>
          <w:tcPr>
            <w:tcW w:w="950" w:type="dxa"/>
            <w:shd w:val="clear" w:color="auto" w:fill="FFFFFF" w:themeFill="background1"/>
          </w:tcPr>
          <w:p w14:paraId="0315A7E3"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70D65BBF" w14:textId="4F4458F9" w:rsidR="003A0C45" w:rsidRPr="005A433A" w:rsidRDefault="003A0C45" w:rsidP="003A0C45">
            <w:pPr>
              <w:rPr>
                <w:highlight w:val="yellow"/>
              </w:rPr>
            </w:pPr>
            <w:r w:rsidRPr="004C041F">
              <w:t>Key Question 2</w:t>
            </w:r>
          </w:p>
        </w:tc>
        <w:tc>
          <w:tcPr>
            <w:tcW w:w="11970" w:type="dxa"/>
          </w:tcPr>
          <w:p w14:paraId="6A8A95A3" w14:textId="77777777" w:rsidR="003A0C45" w:rsidRPr="005A433A" w:rsidRDefault="003A0C45" w:rsidP="003A0C45">
            <w:pPr>
              <w:rPr>
                <w:highlight w:val="yellow"/>
              </w:rPr>
            </w:pPr>
          </w:p>
        </w:tc>
      </w:tr>
      <w:tr w:rsidR="003A0C45" w:rsidRPr="005A433A" w14:paraId="7BED503F" w14:textId="77777777" w:rsidTr="009011F8">
        <w:trPr>
          <w:gridAfter w:val="1"/>
          <w:wAfter w:w="10980" w:type="dxa"/>
        </w:trPr>
        <w:tc>
          <w:tcPr>
            <w:tcW w:w="950" w:type="dxa"/>
            <w:shd w:val="clear" w:color="auto" w:fill="FFFFFF" w:themeFill="background1"/>
          </w:tcPr>
          <w:p w14:paraId="080844F5" w14:textId="77777777" w:rsidR="003A0C45" w:rsidRPr="00F73895" w:rsidRDefault="003A0C45" w:rsidP="003A0C45">
            <w:pPr>
              <w:pStyle w:val="ListParagraph"/>
              <w:ind w:left="360"/>
              <w:jc w:val="both"/>
              <w:rPr>
                <w:rFonts w:ascii="Arial" w:hAnsi="Arial" w:cs="Arial"/>
                <w:color w:val="000000" w:themeColor="text1"/>
              </w:rPr>
            </w:pPr>
          </w:p>
        </w:tc>
        <w:tc>
          <w:tcPr>
            <w:tcW w:w="2465" w:type="dxa"/>
          </w:tcPr>
          <w:p w14:paraId="404A2419" w14:textId="77777777" w:rsidR="003A0C45" w:rsidRPr="005A433A" w:rsidRDefault="003A0C45" w:rsidP="003A0C45">
            <w:pPr>
              <w:rPr>
                <w:highlight w:val="yellow"/>
              </w:rPr>
            </w:pPr>
          </w:p>
        </w:tc>
        <w:tc>
          <w:tcPr>
            <w:tcW w:w="11970" w:type="dxa"/>
          </w:tcPr>
          <w:p w14:paraId="7757BCA7" w14:textId="77777777" w:rsidR="003A0C45" w:rsidRPr="005A433A" w:rsidRDefault="003A0C45" w:rsidP="003A0C45">
            <w:pPr>
              <w:rPr>
                <w:highlight w:val="yellow"/>
              </w:rPr>
            </w:pPr>
          </w:p>
        </w:tc>
      </w:tr>
      <w:tr w:rsidR="003A0C45" w:rsidRPr="005A433A" w14:paraId="691087D4" w14:textId="77777777" w:rsidTr="009011F8">
        <w:trPr>
          <w:gridAfter w:val="1"/>
          <w:wAfter w:w="10980" w:type="dxa"/>
        </w:trPr>
        <w:tc>
          <w:tcPr>
            <w:tcW w:w="950" w:type="dxa"/>
            <w:shd w:val="clear" w:color="auto" w:fill="EEECE1" w:themeFill="background2"/>
          </w:tcPr>
          <w:p w14:paraId="32F64EF6" w14:textId="3EBA1021" w:rsidR="003A0C45" w:rsidRPr="00F73895" w:rsidRDefault="003A0C45" w:rsidP="00C72CA7">
            <w:pPr>
              <w:pStyle w:val="ListParagraph"/>
              <w:ind w:left="360" w:hanging="379"/>
              <w:jc w:val="both"/>
              <w:rPr>
                <w:rFonts w:ascii="Arial" w:hAnsi="Arial" w:cs="Arial"/>
                <w:color w:val="000000" w:themeColor="text1"/>
              </w:rPr>
            </w:pPr>
            <w:r w:rsidRPr="00F73895">
              <w:rPr>
                <w:rFonts w:ascii="Arial" w:hAnsi="Arial" w:cs="Arial"/>
                <w:b/>
                <w:color w:val="000000" w:themeColor="text1"/>
              </w:rPr>
              <w:t>No</w:t>
            </w:r>
          </w:p>
        </w:tc>
        <w:tc>
          <w:tcPr>
            <w:tcW w:w="2465" w:type="dxa"/>
            <w:shd w:val="clear" w:color="auto" w:fill="EEECE1" w:themeFill="background2"/>
          </w:tcPr>
          <w:p w14:paraId="2E400DA8" w14:textId="5B7F65E9" w:rsidR="003A0C45" w:rsidRPr="00574466" w:rsidRDefault="003A0C45" w:rsidP="003A0C45">
            <w:pPr>
              <w:rPr>
                <w:color w:val="244061" w:themeColor="accent1" w:themeShade="80"/>
                <w:highlight w:val="yellow"/>
              </w:rPr>
            </w:pPr>
            <w:r w:rsidRPr="00574466">
              <w:rPr>
                <w:rFonts w:ascii="Arial" w:hAnsi="Arial" w:cs="Arial"/>
                <w:b/>
                <w:bCs/>
                <w:color w:val="365F91" w:themeColor="accent1" w:themeShade="BF"/>
              </w:rPr>
              <w:t>Recommendation 13 – General Comments</w:t>
            </w:r>
          </w:p>
        </w:tc>
        <w:tc>
          <w:tcPr>
            <w:tcW w:w="11970" w:type="dxa"/>
            <w:shd w:val="clear" w:color="auto" w:fill="EEECE1" w:themeFill="background2"/>
          </w:tcPr>
          <w:p w14:paraId="6A58BB26" w14:textId="22CB8444" w:rsidR="003A0C45" w:rsidRPr="005A433A" w:rsidRDefault="003A0C45" w:rsidP="003A0C45">
            <w:pPr>
              <w:rPr>
                <w:highlight w:val="yellow"/>
              </w:rPr>
            </w:pPr>
            <w:r w:rsidRPr="00F73895">
              <w:rPr>
                <w:rFonts w:ascii="Arial" w:hAnsi="Arial" w:cs="Arial"/>
                <w:b/>
                <w:color w:val="000000" w:themeColor="text1"/>
              </w:rPr>
              <w:t>Issue/Comment/Recommendation</w:t>
            </w:r>
          </w:p>
        </w:tc>
      </w:tr>
      <w:tr w:rsidR="003A0C45" w:rsidRPr="005A433A" w14:paraId="686A0A68" w14:textId="77777777" w:rsidTr="009011F8">
        <w:trPr>
          <w:gridAfter w:val="1"/>
          <w:wAfter w:w="10980" w:type="dxa"/>
        </w:trPr>
        <w:tc>
          <w:tcPr>
            <w:tcW w:w="950" w:type="dxa"/>
            <w:shd w:val="clear" w:color="auto" w:fill="FFFFFF" w:themeFill="background1"/>
          </w:tcPr>
          <w:p w14:paraId="35D4E359"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4322AB4B" w14:textId="77777777" w:rsidR="003A0C45" w:rsidRPr="005A433A" w:rsidRDefault="003A0C45" w:rsidP="003A0C45">
            <w:pPr>
              <w:rPr>
                <w:highlight w:val="yellow"/>
              </w:rPr>
            </w:pPr>
          </w:p>
        </w:tc>
        <w:tc>
          <w:tcPr>
            <w:tcW w:w="11970" w:type="dxa"/>
          </w:tcPr>
          <w:p w14:paraId="24122D8C" w14:textId="79F39B2A" w:rsidR="003A0C45" w:rsidRPr="005A433A" w:rsidRDefault="003A0C45" w:rsidP="003A0C45">
            <w:pPr>
              <w:rPr>
                <w:highlight w:val="yellow"/>
              </w:rPr>
            </w:pPr>
            <w:r w:rsidRPr="00F73895">
              <w:rPr>
                <w:rFonts w:ascii="Arial" w:hAnsi="Arial" w:cs="Arial"/>
                <w:noProof/>
                <w:sz w:val="20"/>
                <w:szCs w:val="20"/>
                <w:highlight w:val="yellow"/>
                <w:lang w:eastAsia="en-ZA"/>
              </w:rPr>
              <w:t>(please add more rows if required )</w:t>
            </w:r>
          </w:p>
        </w:tc>
      </w:tr>
      <w:tr w:rsidR="003A0C45" w:rsidRPr="005A433A" w14:paraId="1969034F" w14:textId="77777777" w:rsidTr="009011F8">
        <w:trPr>
          <w:gridAfter w:val="1"/>
          <w:wAfter w:w="10980" w:type="dxa"/>
        </w:trPr>
        <w:tc>
          <w:tcPr>
            <w:tcW w:w="950" w:type="dxa"/>
            <w:shd w:val="clear" w:color="auto" w:fill="FFFFFF" w:themeFill="background1"/>
          </w:tcPr>
          <w:p w14:paraId="3D5A640A"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4FBC9EC9" w14:textId="77777777" w:rsidR="003A0C45" w:rsidRPr="005A433A" w:rsidRDefault="003A0C45" w:rsidP="003A0C45">
            <w:pPr>
              <w:rPr>
                <w:highlight w:val="yellow"/>
              </w:rPr>
            </w:pPr>
          </w:p>
        </w:tc>
        <w:tc>
          <w:tcPr>
            <w:tcW w:w="11970" w:type="dxa"/>
          </w:tcPr>
          <w:p w14:paraId="122465FB" w14:textId="77777777" w:rsidR="003A0C45" w:rsidRPr="005A433A" w:rsidRDefault="003A0C45" w:rsidP="003A0C45">
            <w:pPr>
              <w:rPr>
                <w:highlight w:val="yellow"/>
              </w:rPr>
            </w:pPr>
          </w:p>
        </w:tc>
      </w:tr>
      <w:tr w:rsidR="003A0C45" w:rsidRPr="005A433A" w14:paraId="1316FEBB" w14:textId="77777777" w:rsidTr="009011F8">
        <w:trPr>
          <w:gridAfter w:val="1"/>
          <w:wAfter w:w="10980" w:type="dxa"/>
        </w:trPr>
        <w:tc>
          <w:tcPr>
            <w:tcW w:w="950" w:type="dxa"/>
            <w:shd w:val="clear" w:color="auto" w:fill="FFFFFF" w:themeFill="background1"/>
          </w:tcPr>
          <w:p w14:paraId="122F0AAA"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31B8C472" w14:textId="77777777" w:rsidR="003A0C45" w:rsidRPr="005A433A" w:rsidRDefault="003A0C45" w:rsidP="003A0C45">
            <w:pPr>
              <w:rPr>
                <w:highlight w:val="yellow"/>
              </w:rPr>
            </w:pPr>
          </w:p>
        </w:tc>
        <w:tc>
          <w:tcPr>
            <w:tcW w:w="11970" w:type="dxa"/>
          </w:tcPr>
          <w:p w14:paraId="18551518" w14:textId="77777777" w:rsidR="003A0C45" w:rsidRPr="005A433A" w:rsidRDefault="003A0C45" w:rsidP="003A0C45">
            <w:pPr>
              <w:rPr>
                <w:highlight w:val="yellow"/>
              </w:rPr>
            </w:pPr>
          </w:p>
        </w:tc>
      </w:tr>
      <w:tr w:rsidR="003A0C45" w:rsidRPr="005A433A" w14:paraId="2D8E91D9" w14:textId="77777777" w:rsidTr="009011F8">
        <w:trPr>
          <w:gridAfter w:val="1"/>
          <w:wAfter w:w="10980" w:type="dxa"/>
        </w:trPr>
        <w:tc>
          <w:tcPr>
            <w:tcW w:w="950" w:type="dxa"/>
            <w:shd w:val="clear" w:color="auto" w:fill="FFFFFF" w:themeFill="background1"/>
          </w:tcPr>
          <w:p w14:paraId="6DC2CECE"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6584B63C" w14:textId="77777777" w:rsidR="003A0C45" w:rsidRPr="005A433A" w:rsidRDefault="003A0C45" w:rsidP="003A0C45">
            <w:pPr>
              <w:rPr>
                <w:highlight w:val="yellow"/>
              </w:rPr>
            </w:pPr>
          </w:p>
        </w:tc>
        <w:tc>
          <w:tcPr>
            <w:tcW w:w="11970" w:type="dxa"/>
          </w:tcPr>
          <w:p w14:paraId="2F501050" w14:textId="77777777" w:rsidR="003A0C45" w:rsidRPr="005A433A" w:rsidRDefault="003A0C45" w:rsidP="003A0C45">
            <w:pPr>
              <w:rPr>
                <w:highlight w:val="yellow"/>
              </w:rPr>
            </w:pPr>
          </w:p>
        </w:tc>
      </w:tr>
      <w:tr w:rsidR="003A0C45" w:rsidRPr="005A433A" w14:paraId="76104DEB" w14:textId="77777777" w:rsidTr="009011F8">
        <w:trPr>
          <w:gridAfter w:val="1"/>
          <w:wAfter w:w="10980" w:type="dxa"/>
        </w:trPr>
        <w:tc>
          <w:tcPr>
            <w:tcW w:w="950" w:type="dxa"/>
            <w:shd w:val="clear" w:color="auto" w:fill="FFFFFF" w:themeFill="background1"/>
          </w:tcPr>
          <w:p w14:paraId="573341BD"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646DE539" w14:textId="77777777" w:rsidR="003A0C45" w:rsidRPr="005A433A" w:rsidRDefault="003A0C45" w:rsidP="003A0C45">
            <w:pPr>
              <w:rPr>
                <w:highlight w:val="yellow"/>
              </w:rPr>
            </w:pPr>
          </w:p>
        </w:tc>
        <w:tc>
          <w:tcPr>
            <w:tcW w:w="11970" w:type="dxa"/>
          </w:tcPr>
          <w:p w14:paraId="66FF9552" w14:textId="77777777" w:rsidR="003A0C45" w:rsidRPr="005A433A" w:rsidRDefault="003A0C45" w:rsidP="003A0C45">
            <w:pPr>
              <w:rPr>
                <w:highlight w:val="yellow"/>
              </w:rPr>
            </w:pPr>
          </w:p>
        </w:tc>
      </w:tr>
      <w:tr w:rsidR="003A0C45" w:rsidRPr="005A433A" w14:paraId="1457C5E5" w14:textId="77777777" w:rsidTr="009011F8">
        <w:trPr>
          <w:gridAfter w:val="1"/>
          <w:wAfter w:w="10980" w:type="dxa"/>
        </w:trPr>
        <w:tc>
          <w:tcPr>
            <w:tcW w:w="950" w:type="dxa"/>
            <w:shd w:val="clear" w:color="auto" w:fill="FFFFFF" w:themeFill="background1"/>
          </w:tcPr>
          <w:p w14:paraId="1E4E42AE" w14:textId="77777777" w:rsidR="003A0C45" w:rsidRPr="00F73895" w:rsidRDefault="003A0C45" w:rsidP="003A0C45">
            <w:pPr>
              <w:pStyle w:val="ListParagraph"/>
              <w:numPr>
                <w:ilvl w:val="0"/>
                <w:numId w:val="1"/>
              </w:numPr>
              <w:jc w:val="both"/>
              <w:rPr>
                <w:rFonts w:ascii="Arial" w:hAnsi="Arial" w:cs="Arial"/>
                <w:color w:val="000000" w:themeColor="text1"/>
              </w:rPr>
            </w:pPr>
          </w:p>
        </w:tc>
        <w:tc>
          <w:tcPr>
            <w:tcW w:w="2465" w:type="dxa"/>
          </w:tcPr>
          <w:p w14:paraId="3B60C2DC" w14:textId="77777777" w:rsidR="003A0C45" w:rsidRPr="005A433A" w:rsidRDefault="003A0C45" w:rsidP="003A0C45">
            <w:pPr>
              <w:rPr>
                <w:highlight w:val="yellow"/>
              </w:rPr>
            </w:pPr>
          </w:p>
        </w:tc>
        <w:tc>
          <w:tcPr>
            <w:tcW w:w="11970" w:type="dxa"/>
          </w:tcPr>
          <w:p w14:paraId="0A204DDD" w14:textId="77777777" w:rsidR="003A0C45" w:rsidRPr="005A433A" w:rsidRDefault="003A0C45" w:rsidP="003A0C45">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39EF2BE2"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 xml:space="preserve">SECTION </w:t>
            </w:r>
            <w:r w:rsidR="006A76D1">
              <w:rPr>
                <w:rFonts w:ascii="Arial" w:hAnsi="Arial" w:cs="Arial"/>
                <w:b/>
                <w:color w:val="FFFFFF" w:themeColor="background1"/>
                <w:sz w:val="24"/>
                <w:szCs w:val="24"/>
              </w:rPr>
              <w:t>C</w:t>
            </w:r>
            <w:r w:rsidRPr="00FA1EC1">
              <w:rPr>
                <w:rFonts w:ascii="Arial" w:hAnsi="Arial" w:cs="Arial"/>
                <w:b/>
                <w:color w:val="FFFFFF" w:themeColor="background1"/>
                <w:sz w:val="24"/>
                <w:szCs w:val="24"/>
              </w:rPr>
              <w:t xml:space="preserve">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3431DAB6"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838E5AA" w:rsidR="00FA1EC1" w:rsidRPr="00F73895" w:rsidRDefault="00FA1EC1" w:rsidP="00704480">
            <w:pPr>
              <w:rPr>
                <w:rFonts w:ascii="Arial" w:hAnsi="Arial" w:cs="Arial"/>
                <w:noProof/>
                <w:sz w:val="20"/>
                <w:szCs w:val="20"/>
                <w:highlight w:val="yellow"/>
                <w:lang w:eastAsia="en-ZA"/>
              </w:rPr>
            </w:pP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5F41B2">
      <w:pPr>
        <w:rPr>
          <w:noProof/>
          <w:lang w:eastAsia="en-ZA"/>
        </w:rPr>
      </w:pPr>
    </w:p>
    <w:sectPr w:rsidR="00FA1EC1" w:rsidSect="00680CA6">
      <w:headerReference w:type="default" r:id="rId11"/>
      <w:footerReference w:type="default" r:id="rId12"/>
      <w:pgSz w:w="16838" w:h="11906" w:orient="landscape"/>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314B0E6">
                  <wp:extent cx="1258784" cy="51475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1316455" cy="538336"/>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739FAF3E" w14:textId="1794FEC6" w:rsidR="008A3C89" w:rsidRPr="003C19A1" w:rsidRDefault="006A76D1">
        <w:pPr>
          <w:pStyle w:val="Header"/>
          <w:tabs>
            <w:tab w:val="left" w:pos="2580"/>
            <w:tab w:val="left" w:pos="2985"/>
          </w:tabs>
          <w:spacing w:after="120" w:line="276" w:lineRule="auto"/>
          <w:jc w:val="right"/>
          <w:rPr>
            <w:rFonts w:ascii="Arial" w:hAnsi="Arial" w:cs="Arial"/>
            <w:bCs/>
            <w:sz w:val="16"/>
            <w:szCs w:val="16"/>
          </w:rPr>
        </w:pPr>
        <w:r w:rsidRPr="007F51BC">
          <w:rPr>
            <w:rFonts w:ascii="Arial" w:hAnsi="Arial" w:cs="Arial"/>
            <w:bCs/>
            <w:sz w:val="16"/>
            <w:szCs w:val="16"/>
          </w:rPr>
          <w:t xml:space="preserve">Comments Template: </w:t>
        </w:r>
        <w:r w:rsidR="00680CA6">
          <w:rPr>
            <w:rFonts w:ascii="Arial" w:hAnsi="Arial" w:cs="Arial"/>
            <w:bCs/>
            <w:sz w:val="16"/>
            <w:szCs w:val="16"/>
          </w:rPr>
          <w:t>Framework for Unclaimed Assets in South Africa Discussion Paper</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6F112DEF"/>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7F617479"/>
    <w:multiLevelType w:val="hybridMultilevel"/>
    <w:tmpl w:val="B4AE21D0"/>
    <w:lvl w:ilvl="0" w:tplc="3508D980">
      <w:numFmt w:val="bullet"/>
      <w:lvlText w:val="-"/>
      <w:lvlJc w:val="left"/>
      <w:pPr>
        <w:ind w:left="720" w:hanging="360"/>
      </w:pPr>
      <w:rPr>
        <w:rFonts w:ascii="Arial" w:eastAsia="Times New Roma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4F5B"/>
    <w:rsid w:val="00195804"/>
    <w:rsid w:val="00196342"/>
    <w:rsid w:val="00196525"/>
    <w:rsid w:val="00196C58"/>
    <w:rsid w:val="00196DB0"/>
    <w:rsid w:val="00197308"/>
    <w:rsid w:val="0019742E"/>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6050"/>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78"/>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158"/>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8EF"/>
    <w:rsid w:val="00275ACF"/>
    <w:rsid w:val="0027700C"/>
    <w:rsid w:val="002773B9"/>
    <w:rsid w:val="002777F1"/>
    <w:rsid w:val="00277FD0"/>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4AA"/>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348A"/>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0C45"/>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672C"/>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449"/>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03B"/>
    <w:rsid w:val="004B0C12"/>
    <w:rsid w:val="004B0F68"/>
    <w:rsid w:val="004B10DE"/>
    <w:rsid w:val="004B11F3"/>
    <w:rsid w:val="004B42A6"/>
    <w:rsid w:val="004B661C"/>
    <w:rsid w:val="004B6B6B"/>
    <w:rsid w:val="004B754E"/>
    <w:rsid w:val="004B75DC"/>
    <w:rsid w:val="004B7A25"/>
    <w:rsid w:val="004B7F3B"/>
    <w:rsid w:val="004C041F"/>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68A7"/>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4466"/>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A6D"/>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1B2"/>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486"/>
    <w:rsid w:val="00627D1B"/>
    <w:rsid w:val="00627F6E"/>
    <w:rsid w:val="006305B6"/>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CA6"/>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6D1"/>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499A"/>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1BC"/>
    <w:rsid w:val="007F5584"/>
    <w:rsid w:val="007F5DF6"/>
    <w:rsid w:val="007F6511"/>
    <w:rsid w:val="007F6C13"/>
    <w:rsid w:val="007F6CF2"/>
    <w:rsid w:val="007F702C"/>
    <w:rsid w:val="007F72E5"/>
    <w:rsid w:val="007F73E6"/>
    <w:rsid w:val="007F741A"/>
    <w:rsid w:val="007F7521"/>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09A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0662"/>
    <w:rsid w:val="0088143D"/>
    <w:rsid w:val="00881C29"/>
    <w:rsid w:val="00882C85"/>
    <w:rsid w:val="0088328B"/>
    <w:rsid w:val="008837BF"/>
    <w:rsid w:val="00883D83"/>
    <w:rsid w:val="00884590"/>
    <w:rsid w:val="00885552"/>
    <w:rsid w:val="008857AE"/>
    <w:rsid w:val="00885C5D"/>
    <w:rsid w:val="00887507"/>
    <w:rsid w:val="00890A80"/>
    <w:rsid w:val="00890E9A"/>
    <w:rsid w:val="00891F3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1F8"/>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B31"/>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43F"/>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2EB"/>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4D8"/>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2CA7"/>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6534"/>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DD"/>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27F"/>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125"/>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123"/>
    <w:rsid w:val="00E952BB"/>
    <w:rsid w:val="00E95AD6"/>
    <w:rsid w:val="00E96A8C"/>
    <w:rsid w:val="00E96D1F"/>
    <w:rsid w:val="00E97B4E"/>
    <w:rsid w:val="00EA045C"/>
    <w:rsid w:val="00EA0A04"/>
    <w:rsid w:val="00EA1B5F"/>
    <w:rsid w:val="00EA208D"/>
    <w:rsid w:val="00EA2607"/>
    <w:rsid w:val="00EA378F"/>
    <w:rsid w:val="00EA3AFD"/>
    <w:rsid w:val="00EA3CF9"/>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54E6"/>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17F1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077C"/>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3AE2"/>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SFD.Consultation@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B1E-4DF2-4328-B045-5EB452E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Landscape.dotm</Template>
  <TotalTime>1</TotalTime>
  <Pages>8</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Comments Template: Framework for Unclaimed Assets in South Africa Discussion Paper</vt:lpstr>
    </vt:vector>
  </TitlesOfParts>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Framework for Unclaimed Assets in South Africa Discussion Paper</dc:title>
  <dc:creator>Hannelie Hattingh</dc:creator>
  <cp:lastModifiedBy>RPD</cp:lastModifiedBy>
  <cp:revision>3</cp:revision>
  <cp:lastPrinted>2019-04-29T13:49:00Z</cp:lastPrinted>
  <dcterms:created xsi:type="dcterms:W3CDTF">2022-10-06T13:36:00Z</dcterms:created>
  <dcterms:modified xsi:type="dcterms:W3CDTF">2022-10-06T13:36:00Z</dcterms:modified>
</cp:coreProperties>
</file>